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02811" w14:textId="77777777" w:rsidR="00FD56F6" w:rsidRPr="009A76B2" w:rsidRDefault="00FD56F6" w:rsidP="00BA5489">
      <w:pPr>
        <w:rPr>
          <w:rFonts w:ascii="Arial" w:hAnsi="Arial" w:cs="Arial"/>
          <w:sz w:val="20"/>
        </w:rPr>
      </w:pPr>
    </w:p>
    <w:p w14:paraId="6A420EBE" w14:textId="77777777" w:rsidR="00933B4E" w:rsidRDefault="00933B4E" w:rsidP="00BA5489">
      <w:pPr>
        <w:rPr>
          <w:rFonts w:ascii="Arial" w:hAnsi="Arial" w:cs="Arial"/>
          <w:sz w:val="20"/>
        </w:rPr>
      </w:pPr>
    </w:p>
    <w:p w14:paraId="420DDB3F" w14:textId="77777777" w:rsidR="00933B4E" w:rsidRDefault="00933B4E" w:rsidP="00BA5489">
      <w:pPr>
        <w:rPr>
          <w:rFonts w:ascii="Arial" w:hAnsi="Arial" w:cs="Arial"/>
          <w:sz w:val="20"/>
        </w:rPr>
      </w:pPr>
    </w:p>
    <w:p w14:paraId="3E9C93EF" w14:textId="77777777" w:rsidR="00933B4E" w:rsidRDefault="00933B4E" w:rsidP="00BA5489">
      <w:pPr>
        <w:rPr>
          <w:rFonts w:ascii="Arial" w:hAnsi="Arial" w:cs="Arial"/>
          <w:sz w:val="20"/>
        </w:rPr>
      </w:pPr>
    </w:p>
    <w:p w14:paraId="6D8A5863" w14:textId="28A0DF20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</w:t>
      </w:r>
    </w:p>
    <w:p w14:paraId="6F6DADA5" w14:textId="77777777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</w:t>
      </w:r>
    </w:p>
    <w:p w14:paraId="5DAB917E" w14:textId="77777777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</w:t>
      </w:r>
    </w:p>
    <w:p w14:paraId="19F98709" w14:textId="77777777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</w:t>
      </w:r>
    </w:p>
    <w:p w14:paraId="14BE2C34" w14:textId="77777777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</w:t>
      </w:r>
    </w:p>
    <w:p w14:paraId="5EB288C0" w14:textId="77777777" w:rsidR="003360C2" w:rsidRPr="009A76B2" w:rsidRDefault="003360C2" w:rsidP="00BA5489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 xml:space="preserve">(dane teleadresowe składającego odpowiedź) </w:t>
      </w:r>
    </w:p>
    <w:p w14:paraId="023520FE" w14:textId="77777777" w:rsidR="003360C2" w:rsidRPr="009A76B2" w:rsidRDefault="003360C2" w:rsidP="00BA5489">
      <w:pPr>
        <w:rPr>
          <w:rFonts w:ascii="Arial" w:hAnsi="Arial" w:cs="Arial"/>
          <w:sz w:val="20"/>
        </w:rPr>
      </w:pPr>
    </w:p>
    <w:p w14:paraId="4B3F71AF" w14:textId="77777777" w:rsidR="003360C2" w:rsidRPr="009A76B2" w:rsidRDefault="003360C2" w:rsidP="00BA5489">
      <w:pPr>
        <w:rPr>
          <w:rFonts w:ascii="Arial" w:hAnsi="Arial" w:cs="Arial"/>
          <w:sz w:val="20"/>
        </w:rPr>
      </w:pPr>
    </w:p>
    <w:p w14:paraId="77847584" w14:textId="77777777" w:rsidR="00FD56F6" w:rsidRPr="009A76B2" w:rsidRDefault="00FD56F6" w:rsidP="00BA5489">
      <w:pPr>
        <w:rPr>
          <w:rFonts w:ascii="Arial" w:hAnsi="Arial" w:cs="Arial"/>
          <w:sz w:val="20"/>
        </w:rPr>
      </w:pPr>
    </w:p>
    <w:p w14:paraId="2F9D2FAE" w14:textId="77777777" w:rsidR="00FD56F6" w:rsidRPr="000979F4" w:rsidRDefault="00FD56F6" w:rsidP="00FD56F6">
      <w:pPr>
        <w:jc w:val="center"/>
        <w:rPr>
          <w:rFonts w:ascii="Arial" w:hAnsi="Arial" w:cs="Arial"/>
          <w:b/>
          <w:sz w:val="28"/>
          <w:szCs w:val="28"/>
        </w:rPr>
      </w:pPr>
      <w:r w:rsidRPr="000979F4">
        <w:rPr>
          <w:rFonts w:ascii="Arial" w:hAnsi="Arial" w:cs="Arial"/>
          <w:b/>
          <w:sz w:val="28"/>
          <w:szCs w:val="28"/>
        </w:rPr>
        <w:t>ODPOWIEDŹ NA ZAPYTANIE</w:t>
      </w:r>
      <w:r w:rsidR="008A45CF" w:rsidRPr="000979F4">
        <w:rPr>
          <w:rFonts w:ascii="Arial" w:hAnsi="Arial" w:cs="Arial"/>
          <w:b/>
          <w:sz w:val="28"/>
          <w:szCs w:val="28"/>
        </w:rPr>
        <w:t xml:space="preserve"> O INFORMACJĘ</w:t>
      </w:r>
    </w:p>
    <w:p w14:paraId="37CE8F8F" w14:textId="56E2BFA9" w:rsidR="009A76B2" w:rsidRPr="000979F4" w:rsidRDefault="009A76B2" w:rsidP="00642ED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979F4">
        <w:rPr>
          <w:rFonts w:ascii="Arial" w:hAnsi="Arial" w:cs="Arial"/>
          <w:b/>
          <w:sz w:val="28"/>
          <w:szCs w:val="28"/>
        </w:rPr>
        <w:t xml:space="preserve">w zakresie </w:t>
      </w:r>
      <w:r w:rsidR="00642EDD" w:rsidRPr="000979F4">
        <w:rPr>
          <w:rFonts w:ascii="Arial" w:hAnsi="Arial" w:cs="Arial"/>
          <w:b/>
          <w:sz w:val="28"/>
          <w:szCs w:val="28"/>
        </w:rPr>
        <w:t xml:space="preserve">wdrożenia </w:t>
      </w:r>
      <w:r w:rsidR="008C3B20">
        <w:rPr>
          <w:rFonts w:ascii="Arial" w:hAnsi="Arial" w:cs="Arial"/>
          <w:b/>
          <w:sz w:val="28"/>
          <w:szCs w:val="28"/>
        </w:rPr>
        <w:t>s</w:t>
      </w:r>
      <w:r w:rsidR="00642EDD" w:rsidRPr="000979F4">
        <w:rPr>
          <w:rFonts w:ascii="Arial" w:hAnsi="Arial" w:cs="Arial"/>
          <w:b/>
          <w:i/>
          <w:sz w:val="28"/>
          <w:szCs w:val="28"/>
        </w:rPr>
        <w:t xml:space="preserve">ystemu </w:t>
      </w:r>
      <w:r w:rsidR="00E93B28" w:rsidRPr="000979F4">
        <w:rPr>
          <w:rFonts w:ascii="Arial" w:hAnsi="Arial" w:cs="Arial"/>
          <w:b/>
          <w:i/>
          <w:sz w:val="28"/>
          <w:szCs w:val="28"/>
        </w:rPr>
        <w:t xml:space="preserve">wspierającego </w:t>
      </w:r>
      <w:r w:rsidR="003B4B04" w:rsidRPr="000979F4">
        <w:rPr>
          <w:rFonts w:ascii="Arial" w:hAnsi="Arial" w:cs="Arial"/>
          <w:b/>
          <w:i/>
          <w:sz w:val="28"/>
          <w:szCs w:val="28"/>
        </w:rPr>
        <w:t>rekrutację</w:t>
      </w:r>
    </w:p>
    <w:p w14:paraId="3EABC253" w14:textId="01AAAF58" w:rsidR="00BA6EB2" w:rsidRPr="009A76B2" w:rsidRDefault="00BA6EB2" w:rsidP="00BA6EB2">
      <w:pPr>
        <w:jc w:val="both"/>
        <w:rPr>
          <w:rFonts w:ascii="Arial" w:hAnsi="Arial" w:cs="Arial"/>
          <w:sz w:val="20"/>
        </w:rPr>
      </w:pPr>
    </w:p>
    <w:p w14:paraId="5E4ACE54" w14:textId="77777777" w:rsidR="00BA6EB2" w:rsidRPr="009A76B2" w:rsidRDefault="00BA6EB2" w:rsidP="00BA6EB2">
      <w:pPr>
        <w:spacing w:before="120"/>
        <w:jc w:val="both"/>
        <w:rPr>
          <w:rFonts w:ascii="Arial" w:hAnsi="Arial" w:cs="Arial"/>
          <w:sz w:val="20"/>
        </w:rPr>
      </w:pPr>
    </w:p>
    <w:p w14:paraId="26CA43BB" w14:textId="6714DBAC" w:rsidR="00C70B4B" w:rsidRDefault="003360C2" w:rsidP="00D54F20">
      <w:pPr>
        <w:pStyle w:val="Akapitzlist"/>
        <w:numPr>
          <w:ilvl w:val="0"/>
          <w:numId w:val="7"/>
        </w:numPr>
        <w:tabs>
          <w:tab w:val="left" w:pos="284"/>
        </w:tabs>
        <w:spacing w:before="120"/>
        <w:ind w:left="426" w:hanging="426"/>
        <w:jc w:val="both"/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W odpowiedzi na otrzymane</w:t>
      </w:r>
      <w:r w:rsidR="008A45CF" w:rsidRPr="009A76B2">
        <w:rPr>
          <w:rFonts w:ascii="Arial" w:hAnsi="Arial" w:cs="Arial"/>
          <w:sz w:val="20"/>
        </w:rPr>
        <w:t xml:space="preserve"> Zapytanie o informację przekazujemy następujące </w:t>
      </w:r>
      <w:r w:rsidR="00274341" w:rsidRPr="009A76B2">
        <w:rPr>
          <w:rFonts w:ascii="Arial" w:hAnsi="Arial" w:cs="Arial"/>
          <w:sz w:val="20"/>
        </w:rPr>
        <w:t>dane:</w:t>
      </w:r>
    </w:p>
    <w:p w14:paraId="1DDFBF4D" w14:textId="77777777" w:rsidR="00D54F20" w:rsidRPr="009A76B2" w:rsidRDefault="00D54F20" w:rsidP="00D54F20">
      <w:pPr>
        <w:pStyle w:val="Akapitzlist"/>
        <w:tabs>
          <w:tab w:val="left" w:pos="284"/>
        </w:tabs>
        <w:spacing w:before="120"/>
        <w:ind w:left="426"/>
        <w:jc w:val="both"/>
        <w:rPr>
          <w:rFonts w:ascii="Arial" w:hAnsi="Arial" w:cs="Arial"/>
          <w:sz w:val="20"/>
        </w:rPr>
      </w:pPr>
    </w:p>
    <w:p w14:paraId="291D213E" w14:textId="184BD265" w:rsidR="00795286" w:rsidRPr="00642EDD" w:rsidRDefault="00C70B4B" w:rsidP="772F195F">
      <w:pPr>
        <w:pStyle w:val="Akapitzlist"/>
        <w:numPr>
          <w:ilvl w:val="0"/>
          <w:numId w:val="14"/>
        </w:numPr>
        <w:tabs>
          <w:tab w:val="left" w:pos="284"/>
        </w:tabs>
        <w:rPr>
          <w:rFonts w:ascii="Arial" w:hAnsi="Arial" w:cs="Arial"/>
          <w:sz w:val="20"/>
        </w:rPr>
      </w:pPr>
      <w:r w:rsidRPr="772F195F">
        <w:rPr>
          <w:rFonts w:ascii="Arial" w:hAnsi="Arial" w:cs="Arial"/>
          <w:sz w:val="20"/>
        </w:rPr>
        <w:t>Wskazujemy szacowane koszty</w:t>
      </w:r>
      <w:r w:rsidR="000E60D0" w:rsidRPr="772F195F">
        <w:rPr>
          <w:rFonts w:ascii="Arial" w:hAnsi="Arial" w:cs="Arial"/>
          <w:sz w:val="20"/>
        </w:rPr>
        <w:t xml:space="preserve"> </w:t>
      </w:r>
      <w:r w:rsidRPr="772F195F">
        <w:rPr>
          <w:rFonts w:ascii="Arial" w:hAnsi="Arial" w:cs="Arial"/>
          <w:sz w:val="20"/>
        </w:rPr>
        <w:t>dostar</w:t>
      </w:r>
      <w:r w:rsidR="00C65504" w:rsidRPr="772F195F">
        <w:rPr>
          <w:rFonts w:ascii="Arial" w:hAnsi="Arial" w:cs="Arial"/>
          <w:sz w:val="20"/>
        </w:rPr>
        <w:t>czenia i wdrożenia Systemu</w:t>
      </w:r>
      <w:r w:rsidR="623AFCFA" w:rsidRPr="772F195F">
        <w:rPr>
          <w:rFonts w:ascii="Arial" w:hAnsi="Arial" w:cs="Arial"/>
          <w:sz w:val="20"/>
        </w:rPr>
        <w:t xml:space="preserve"> </w:t>
      </w:r>
    </w:p>
    <w:p w14:paraId="6889BD20" w14:textId="77777777" w:rsidR="00642EDD" w:rsidRPr="00642EDD" w:rsidRDefault="00642EDD" w:rsidP="00642EDD">
      <w:pPr>
        <w:pStyle w:val="Akapitzlist"/>
        <w:tabs>
          <w:tab w:val="left" w:pos="284"/>
        </w:tabs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9A76B2" w14:paraId="49A0F0C4" w14:textId="77777777" w:rsidTr="7BB10324">
        <w:tc>
          <w:tcPr>
            <w:tcW w:w="2265" w:type="dxa"/>
            <w:vAlign w:val="center"/>
          </w:tcPr>
          <w:p w14:paraId="0CC5725E" w14:textId="5FE5613E" w:rsidR="009A76B2" w:rsidRPr="00C65504" w:rsidRDefault="00C65504" w:rsidP="00C6550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Zakres z Przedmiotu Zamówienia</w:t>
            </w:r>
          </w:p>
        </w:tc>
        <w:tc>
          <w:tcPr>
            <w:tcW w:w="2265" w:type="dxa"/>
            <w:vAlign w:val="center"/>
          </w:tcPr>
          <w:p w14:paraId="0DC134C0" w14:textId="43AAB15E" w:rsidR="009A76B2" w:rsidRPr="00C65504" w:rsidRDefault="00C65504" w:rsidP="00C6550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Wycena [ZŁ]</w:t>
            </w:r>
          </w:p>
        </w:tc>
        <w:tc>
          <w:tcPr>
            <w:tcW w:w="2265" w:type="dxa"/>
            <w:vAlign w:val="center"/>
          </w:tcPr>
          <w:p w14:paraId="481170DB" w14:textId="1961A6BE" w:rsidR="009A76B2" w:rsidRPr="00C65504" w:rsidRDefault="00C65504" w:rsidP="00C6550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Zamawiającego</w:t>
            </w:r>
          </w:p>
        </w:tc>
        <w:tc>
          <w:tcPr>
            <w:tcW w:w="2266" w:type="dxa"/>
            <w:vAlign w:val="center"/>
          </w:tcPr>
          <w:p w14:paraId="602369DB" w14:textId="61148D80" w:rsidR="009A76B2" w:rsidRPr="00C65504" w:rsidRDefault="00C65504" w:rsidP="00C6550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Wykonawcy</w:t>
            </w:r>
          </w:p>
        </w:tc>
      </w:tr>
      <w:tr w:rsidR="009A76B2" w14:paraId="582CB304" w14:textId="77777777" w:rsidTr="7BB10324">
        <w:trPr>
          <w:trHeight w:val="1794"/>
        </w:trPr>
        <w:tc>
          <w:tcPr>
            <w:tcW w:w="2265" w:type="dxa"/>
          </w:tcPr>
          <w:p w14:paraId="65E1824E" w14:textId="77777777" w:rsidR="00642EDD" w:rsidRDefault="00642EDD" w:rsidP="00F50F28">
            <w:pPr>
              <w:rPr>
                <w:rFonts w:ascii="Arial" w:hAnsi="Arial" w:cs="Arial"/>
                <w:sz w:val="20"/>
              </w:rPr>
            </w:pPr>
          </w:p>
          <w:p w14:paraId="3E4172DC" w14:textId="3290F3DE" w:rsidR="00642EDD" w:rsidRDefault="724218DA" w:rsidP="00F50F28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161A1606">
              <w:rPr>
                <w:rFonts w:ascii="Arial" w:hAnsi="Arial" w:cs="Arial"/>
                <w:sz w:val="20"/>
              </w:rPr>
              <w:t xml:space="preserve">Wdrożenie </w:t>
            </w:r>
            <w:r w:rsidR="4B40E996" w:rsidRPr="161A1606">
              <w:rPr>
                <w:rFonts w:ascii="Arial" w:hAnsi="Arial" w:cs="Arial"/>
                <w:sz w:val="20"/>
              </w:rPr>
              <w:t>systemu</w:t>
            </w:r>
            <w:r w:rsidRPr="161A1606">
              <w:rPr>
                <w:rFonts w:ascii="Arial" w:hAnsi="Arial" w:cs="Arial"/>
                <w:sz w:val="20"/>
              </w:rPr>
              <w:t xml:space="preserve"> </w:t>
            </w:r>
            <w:r w:rsidR="166A84D7" w:rsidRPr="161A1606">
              <w:rPr>
                <w:rFonts w:ascii="Arial" w:hAnsi="Arial" w:cs="Arial"/>
                <w:sz w:val="20"/>
              </w:rPr>
              <w:t>zgodnie z wymaganiami biznesowymi (załącznik 1)</w:t>
            </w:r>
            <w:r w:rsidR="71E1B0EC" w:rsidRPr="161A1606">
              <w:rPr>
                <w:rFonts w:ascii="Arial" w:hAnsi="Arial" w:cs="Arial"/>
                <w:sz w:val="20"/>
              </w:rPr>
              <w:t xml:space="preserve">, w tym </w:t>
            </w:r>
            <w:r w:rsidRPr="161A1606">
              <w:rPr>
                <w:rFonts w:ascii="Arial" w:hAnsi="Arial" w:cs="Arial"/>
                <w:sz w:val="20"/>
              </w:rPr>
              <w:t>integracja</w:t>
            </w:r>
          </w:p>
        </w:tc>
        <w:tc>
          <w:tcPr>
            <w:tcW w:w="2265" w:type="dxa"/>
          </w:tcPr>
          <w:p w14:paraId="6FE02BB9" w14:textId="77777777" w:rsidR="009A76B2" w:rsidRDefault="009A76B2" w:rsidP="00C65504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05FA5531" w14:textId="1E0D923E" w:rsidR="009A76B2" w:rsidRDefault="009A76B2" w:rsidP="161A160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6FA2EB60" w14:textId="77777777" w:rsidR="009A76B2" w:rsidRDefault="009A76B2" w:rsidP="00C70B4B">
            <w:pPr>
              <w:rPr>
                <w:rFonts w:ascii="Arial" w:hAnsi="Arial" w:cs="Arial"/>
                <w:sz w:val="20"/>
              </w:rPr>
            </w:pPr>
          </w:p>
        </w:tc>
      </w:tr>
      <w:tr w:rsidR="00642EDD" w14:paraId="5217186F" w14:textId="77777777" w:rsidTr="00485EC5">
        <w:trPr>
          <w:trHeight w:val="803"/>
        </w:trPr>
        <w:tc>
          <w:tcPr>
            <w:tcW w:w="2265" w:type="dxa"/>
          </w:tcPr>
          <w:p w14:paraId="758AF7FF" w14:textId="7678F10E" w:rsidR="772F195F" w:rsidRDefault="772F195F" w:rsidP="00F50F28">
            <w:pPr>
              <w:rPr>
                <w:rFonts w:ascii="Arial" w:hAnsi="Arial" w:cs="Arial"/>
                <w:sz w:val="20"/>
              </w:rPr>
            </w:pPr>
          </w:p>
          <w:p w14:paraId="25D6CEDA" w14:textId="2EB05BEB" w:rsidR="00642EDD" w:rsidRDefault="11DD51C9" w:rsidP="00F50F28">
            <w:pPr>
              <w:rPr>
                <w:rFonts w:ascii="Arial" w:hAnsi="Arial" w:cs="Arial"/>
                <w:sz w:val="20"/>
              </w:rPr>
            </w:pPr>
            <w:r w:rsidRPr="161A1606">
              <w:rPr>
                <w:rFonts w:ascii="Arial" w:hAnsi="Arial" w:cs="Arial"/>
                <w:sz w:val="20"/>
              </w:rPr>
              <w:t>Szkolenia użytkowników</w:t>
            </w:r>
          </w:p>
        </w:tc>
        <w:tc>
          <w:tcPr>
            <w:tcW w:w="2265" w:type="dxa"/>
          </w:tcPr>
          <w:p w14:paraId="3CCA36B2" w14:textId="77777777" w:rsidR="00642EDD" w:rsidRDefault="00642EDD" w:rsidP="00C65504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34A118AA" w14:textId="77777777" w:rsidR="00642EDD" w:rsidRDefault="00642EDD" w:rsidP="00C70B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233C0EF8" w14:textId="77777777" w:rsidR="00642EDD" w:rsidRDefault="00642EDD" w:rsidP="00C70B4B">
            <w:pPr>
              <w:rPr>
                <w:rFonts w:ascii="Arial" w:hAnsi="Arial" w:cs="Arial"/>
                <w:sz w:val="20"/>
              </w:rPr>
            </w:pPr>
          </w:p>
        </w:tc>
      </w:tr>
      <w:tr w:rsidR="772F195F" w14:paraId="4713A7C9" w14:textId="77777777" w:rsidTr="7BB10324">
        <w:tc>
          <w:tcPr>
            <w:tcW w:w="2265" w:type="dxa"/>
          </w:tcPr>
          <w:p w14:paraId="09D59704" w14:textId="563FB711" w:rsidR="772F195F" w:rsidRDefault="772F195F" w:rsidP="00F50F28">
            <w:pPr>
              <w:rPr>
                <w:rFonts w:ascii="Arial" w:hAnsi="Arial" w:cs="Arial"/>
                <w:color w:val="FF0000"/>
                <w:sz w:val="20"/>
              </w:rPr>
            </w:pPr>
          </w:p>
          <w:p w14:paraId="1C72BCD2" w14:textId="5E16B914" w:rsidR="6196542E" w:rsidRDefault="6196542E" w:rsidP="00F50F28">
            <w:pPr>
              <w:rPr>
                <w:rFonts w:ascii="Arial" w:hAnsi="Arial" w:cs="Arial"/>
                <w:sz w:val="20"/>
              </w:rPr>
            </w:pPr>
            <w:r w:rsidRPr="772F195F">
              <w:rPr>
                <w:rFonts w:ascii="Arial" w:hAnsi="Arial" w:cs="Arial"/>
                <w:sz w:val="20"/>
              </w:rPr>
              <w:t>Licencje</w:t>
            </w:r>
          </w:p>
        </w:tc>
        <w:tc>
          <w:tcPr>
            <w:tcW w:w="2265" w:type="dxa"/>
          </w:tcPr>
          <w:p w14:paraId="4BF70B59" w14:textId="321A95BB" w:rsidR="772F195F" w:rsidRDefault="772F195F" w:rsidP="772F195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51E6CBDF" w14:textId="6845BB09" w:rsidR="5BB3B5FB" w:rsidRDefault="5BB3B5FB" w:rsidP="772F195F">
            <w:pPr>
              <w:rPr>
                <w:rFonts w:ascii="Arial" w:hAnsi="Arial" w:cs="Arial"/>
                <w:sz w:val="20"/>
              </w:rPr>
            </w:pPr>
            <w:r w:rsidRPr="772F195F">
              <w:rPr>
                <w:rFonts w:ascii="Arial" w:hAnsi="Arial" w:cs="Arial"/>
                <w:sz w:val="20"/>
              </w:rPr>
              <w:t>Prosimy o informacje w jaki sposób będą realizowane opłaty w zakresie licencji.</w:t>
            </w:r>
          </w:p>
        </w:tc>
        <w:tc>
          <w:tcPr>
            <w:tcW w:w="2266" w:type="dxa"/>
          </w:tcPr>
          <w:p w14:paraId="1D2AA780" w14:textId="1DF54688" w:rsidR="772F195F" w:rsidRDefault="772F195F" w:rsidP="772F195F">
            <w:pPr>
              <w:rPr>
                <w:rFonts w:ascii="Arial" w:hAnsi="Arial" w:cs="Arial"/>
                <w:sz w:val="20"/>
              </w:rPr>
            </w:pPr>
          </w:p>
        </w:tc>
      </w:tr>
      <w:tr w:rsidR="006D724B" w14:paraId="4F421EB8" w14:textId="77777777" w:rsidTr="7BB10324">
        <w:tc>
          <w:tcPr>
            <w:tcW w:w="2265" w:type="dxa"/>
          </w:tcPr>
          <w:p w14:paraId="7CE05288" w14:textId="7F4D0518" w:rsidR="772F195F" w:rsidRDefault="00E93B28" w:rsidP="00F50F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Inne pozycje cenotwórcze, nie wskazane powyżej</w:t>
            </w:r>
            <w:r w:rsidR="0063496C">
              <w:rPr>
                <w:rFonts w:ascii="Arial" w:hAnsi="Arial" w:cs="Arial"/>
                <w:sz w:val="20"/>
              </w:rPr>
              <w:t>, które wpływają na wycenę w ramach wdrożenia systemu</w:t>
            </w:r>
          </w:p>
          <w:p w14:paraId="417D1098" w14:textId="4B41E009" w:rsidR="006D724B" w:rsidRDefault="006D724B" w:rsidP="00F50F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75F2733A" w14:textId="77777777" w:rsidR="006D724B" w:rsidRDefault="006D724B" w:rsidP="00C65504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713B7A5E" w14:textId="77777777" w:rsidR="006D724B" w:rsidRDefault="006D724B" w:rsidP="00C70B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11D2638F" w14:textId="77777777" w:rsidR="006D724B" w:rsidRDefault="006D724B" w:rsidP="00C70B4B">
            <w:pPr>
              <w:rPr>
                <w:rFonts w:ascii="Arial" w:hAnsi="Arial" w:cs="Arial"/>
                <w:sz w:val="20"/>
              </w:rPr>
            </w:pPr>
          </w:p>
        </w:tc>
      </w:tr>
      <w:tr w:rsidR="00B65B32" w14:paraId="57ED69DA" w14:textId="77777777" w:rsidTr="00485EC5">
        <w:trPr>
          <w:trHeight w:val="849"/>
        </w:trPr>
        <w:tc>
          <w:tcPr>
            <w:tcW w:w="2265" w:type="dxa"/>
            <w:vAlign w:val="center"/>
          </w:tcPr>
          <w:p w14:paraId="3F0CD149" w14:textId="0110EA1B" w:rsidR="00485EC5" w:rsidRDefault="00B65B32" w:rsidP="00485EC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Migracja danych</w:t>
            </w:r>
            <w:r w:rsidR="002B149E">
              <w:rPr>
                <w:rFonts w:ascii="Arial" w:hAnsi="Arial" w:cs="Arial"/>
                <w:sz w:val="20"/>
              </w:rPr>
              <w:t xml:space="preserve"> (</w:t>
            </w:r>
            <w:r w:rsidR="00322E37">
              <w:rPr>
                <w:rFonts w:ascii="Arial" w:hAnsi="Arial" w:cs="Arial"/>
                <w:sz w:val="20"/>
              </w:rPr>
              <w:t>dot. zrealizowanych rekrutacji, )</w:t>
            </w:r>
          </w:p>
        </w:tc>
        <w:tc>
          <w:tcPr>
            <w:tcW w:w="2265" w:type="dxa"/>
          </w:tcPr>
          <w:p w14:paraId="69C5A333" w14:textId="77777777" w:rsidR="00B65B32" w:rsidRDefault="00B65B32" w:rsidP="00C65504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5E12D8E2" w14:textId="77777777" w:rsidR="00B65B32" w:rsidRDefault="00B65B32" w:rsidP="00C70B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14172B86" w14:textId="77777777" w:rsidR="00B65B32" w:rsidRDefault="00B65B32" w:rsidP="00C70B4B">
            <w:pPr>
              <w:rPr>
                <w:rFonts w:ascii="Arial" w:hAnsi="Arial" w:cs="Arial"/>
                <w:sz w:val="20"/>
              </w:rPr>
            </w:pPr>
          </w:p>
        </w:tc>
      </w:tr>
      <w:tr w:rsidR="00E93B28" w14:paraId="7F2B3387" w14:textId="77777777" w:rsidTr="7BB10324">
        <w:tc>
          <w:tcPr>
            <w:tcW w:w="2265" w:type="dxa"/>
          </w:tcPr>
          <w:p w14:paraId="20E12F94" w14:textId="77777777" w:rsidR="00E93B28" w:rsidRDefault="00E93B28" w:rsidP="00E93B28">
            <w:pPr>
              <w:jc w:val="center"/>
              <w:rPr>
                <w:rFonts w:ascii="Arial" w:hAnsi="Arial" w:cs="Arial"/>
                <w:sz w:val="20"/>
              </w:rPr>
            </w:pPr>
            <w:r w:rsidRPr="772F195F">
              <w:rPr>
                <w:rFonts w:ascii="Arial" w:hAnsi="Arial" w:cs="Arial"/>
                <w:sz w:val="20"/>
              </w:rPr>
              <w:t>RAZEM</w:t>
            </w:r>
          </w:p>
          <w:p w14:paraId="0C4CA757" w14:textId="77777777" w:rsidR="00E93B28" w:rsidRDefault="00E93B28" w:rsidP="772F19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73BC592B" w14:textId="77777777" w:rsidR="00E93B28" w:rsidRDefault="00E93B28" w:rsidP="00C65504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1BB5B90A" w14:textId="77777777" w:rsidR="00E93B28" w:rsidRDefault="00E93B28" w:rsidP="00C70B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25887632" w14:textId="77777777" w:rsidR="00E93B28" w:rsidRDefault="00E93B28" w:rsidP="00C70B4B">
            <w:pPr>
              <w:rPr>
                <w:rFonts w:ascii="Arial" w:hAnsi="Arial" w:cs="Arial"/>
                <w:sz w:val="20"/>
              </w:rPr>
            </w:pPr>
          </w:p>
        </w:tc>
      </w:tr>
    </w:tbl>
    <w:p w14:paraId="04A59421" w14:textId="47E9C7F3" w:rsidR="7BB10324" w:rsidRDefault="7BB10324"/>
    <w:p w14:paraId="57E1FB05" w14:textId="11774F55" w:rsidR="00C70B4B" w:rsidRPr="009A76B2" w:rsidRDefault="00C70B4B" w:rsidP="00C70B4B">
      <w:pPr>
        <w:rPr>
          <w:rFonts w:ascii="Arial" w:hAnsi="Arial" w:cs="Arial"/>
          <w:sz w:val="20"/>
        </w:rPr>
      </w:pPr>
    </w:p>
    <w:p w14:paraId="14653367" w14:textId="77777777" w:rsidR="00795286" w:rsidRDefault="00795286" w:rsidP="00C70B4B">
      <w:pPr>
        <w:rPr>
          <w:rFonts w:ascii="Arial" w:hAnsi="Arial" w:cs="Arial"/>
          <w:sz w:val="20"/>
        </w:rPr>
      </w:pPr>
    </w:p>
    <w:p w14:paraId="0EFC4AB5" w14:textId="77777777" w:rsidR="00FC4DCF" w:rsidRDefault="00FC4DCF" w:rsidP="00C70B4B">
      <w:pPr>
        <w:rPr>
          <w:rFonts w:ascii="Arial" w:hAnsi="Arial" w:cs="Arial"/>
          <w:sz w:val="20"/>
        </w:rPr>
      </w:pPr>
    </w:p>
    <w:p w14:paraId="1E91AA5E" w14:textId="77777777" w:rsidR="00FC4DCF" w:rsidRDefault="00FC4DCF" w:rsidP="00C70B4B">
      <w:pPr>
        <w:rPr>
          <w:rFonts w:ascii="Arial" w:hAnsi="Arial" w:cs="Arial"/>
          <w:sz w:val="20"/>
        </w:rPr>
      </w:pPr>
    </w:p>
    <w:p w14:paraId="4FC13D59" w14:textId="77777777" w:rsidR="00FC4DCF" w:rsidRDefault="00FC4DCF" w:rsidP="00C70B4B">
      <w:pPr>
        <w:rPr>
          <w:rFonts w:ascii="Arial" w:hAnsi="Arial" w:cs="Arial"/>
          <w:sz w:val="20"/>
        </w:rPr>
      </w:pPr>
    </w:p>
    <w:p w14:paraId="216A8AD1" w14:textId="77777777" w:rsidR="00FC4DCF" w:rsidRDefault="00FC4DCF" w:rsidP="00C70B4B">
      <w:pPr>
        <w:rPr>
          <w:rFonts w:ascii="Arial" w:hAnsi="Arial" w:cs="Arial"/>
          <w:sz w:val="20"/>
        </w:rPr>
      </w:pPr>
    </w:p>
    <w:p w14:paraId="5DDEE666" w14:textId="77777777" w:rsidR="00FC4DCF" w:rsidRDefault="00FC4DCF" w:rsidP="00C70B4B">
      <w:pPr>
        <w:rPr>
          <w:rFonts w:ascii="Arial" w:hAnsi="Arial" w:cs="Arial"/>
          <w:sz w:val="20"/>
        </w:rPr>
      </w:pPr>
    </w:p>
    <w:p w14:paraId="00C5418A" w14:textId="77777777" w:rsidR="00FC4DCF" w:rsidRDefault="00FC4DCF" w:rsidP="00C70B4B">
      <w:pPr>
        <w:rPr>
          <w:rFonts w:ascii="Arial" w:hAnsi="Arial" w:cs="Arial"/>
          <w:sz w:val="20"/>
        </w:rPr>
      </w:pPr>
    </w:p>
    <w:p w14:paraId="2331933F" w14:textId="77777777" w:rsidR="00FC4DCF" w:rsidRDefault="00FC4DCF" w:rsidP="00C70B4B">
      <w:pPr>
        <w:rPr>
          <w:rFonts w:ascii="Arial" w:hAnsi="Arial" w:cs="Arial"/>
          <w:sz w:val="20"/>
        </w:rPr>
      </w:pPr>
    </w:p>
    <w:p w14:paraId="05D5825B" w14:textId="77777777" w:rsidR="009D6A4E" w:rsidRDefault="009D6A4E" w:rsidP="00C70B4B">
      <w:pPr>
        <w:rPr>
          <w:rFonts w:ascii="Arial" w:hAnsi="Arial" w:cs="Arial"/>
          <w:sz w:val="20"/>
        </w:rPr>
      </w:pPr>
    </w:p>
    <w:p w14:paraId="2793269F" w14:textId="77777777" w:rsidR="00FC4DCF" w:rsidRPr="009A76B2" w:rsidRDefault="00FC4DCF" w:rsidP="00C70B4B">
      <w:pPr>
        <w:rPr>
          <w:rFonts w:ascii="Arial" w:hAnsi="Arial" w:cs="Arial"/>
          <w:sz w:val="20"/>
        </w:rPr>
      </w:pPr>
    </w:p>
    <w:p w14:paraId="6065BC04" w14:textId="36DF3608" w:rsidR="00C65504" w:rsidRPr="003669A7" w:rsidRDefault="00795286" w:rsidP="772F195F">
      <w:pPr>
        <w:pStyle w:val="Akapitzlist"/>
        <w:numPr>
          <w:ilvl w:val="0"/>
          <w:numId w:val="13"/>
        </w:numPr>
        <w:spacing w:after="120"/>
        <w:jc w:val="both"/>
        <w:rPr>
          <w:rFonts w:ascii="Arial" w:hAnsi="Arial" w:cs="Arial"/>
          <w:sz w:val="20"/>
        </w:rPr>
      </w:pPr>
      <w:r w:rsidRPr="772F195F">
        <w:rPr>
          <w:rFonts w:ascii="Arial" w:hAnsi="Arial" w:cs="Arial"/>
          <w:sz w:val="20"/>
        </w:rPr>
        <w:t>Wskazujemy szacowany czas dosta</w:t>
      </w:r>
      <w:r w:rsidR="00C65504" w:rsidRPr="772F195F">
        <w:rPr>
          <w:rFonts w:ascii="Arial" w:hAnsi="Arial" w:cs="Arial"/>
          <w:sz w:val="20"/>
        </w:rPr>
        <w:t xml:space="preserve">rczenia i wdrożenia Systemu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74"/>
        <w:gridCol w:w="2212"/>
        <w:gridCol w:w="2205"/>
        <w:gridCol w:w="2170"/>
      </w:tblGrid>
      <w:tr w:rsidR="00C65504" w14:paraId="79E34AB2" w14:textId="77777777" w:rsidTr="772F195F">
        <w:tc>
          <w:tcPr>
            <w:tcW w:w="2265" w:type="dxa"/>
            <w:vAlign w:val="center"/>
          </w:tcPr>
          <w:p w14:paraId="39EAC3B7" w14:textId="77777777" w:rsidR="00C65504" w:rsidRPr="00C65504" w:rsidRDefault="00C65504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Zakres z Przedmiotu Zamówienia</w:t>
            </w:r>
          </w:p>
        </w:tc>
        <w:tc>
          <w:tcPr>
            <w:tcW w:w="2265" w:type="dxa"/>
            <w:vAlign w:val="center"/>
          </w:tcPr>
          <w:p w14:paraId="7E630A49" w14:textId="458E040F" w:rsidR="00C65504" w:rsidRPr="00C65504" w:rsidRDefault="00C65504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Czas trwania w tygodniach</w:t>
            </w:r>
            <w:r w:rsidR="00DE09F8">
              <w:rPr>
                <w:rFonts w:ascii="Arial" w:hAnsi="Arial" w:cs="Arial"/>
                <w:b/>
                <w:sz w:val="20"/>
              </w:rPr>
              <w:t xml:space="preserve"> kalendarzowych</w:t>
            </w:r>
            <w:r w:rsidR="000F4895">
              <w:rPr>
                <w:rFonts w:ascii="Arial" w:hAnsi="Arial" w:cs="Arial"/>
                <w:b/>
                <w:sz w:val="20"/>
              </w:rPr>
              <w:t xml:space="preserve"> od udzielenia Zamówien</w:t>
            </w:r>
            <w:r w:rsidR="00DE09F8">
              <w:rPr>
                <w:rFonts w:ascii="Arial" w:hAnsi="Arial" w:cs="Arial"/>
                <w:b/>
                <w:sz w:val="20"/>
              </w:rPr>
              <w:t>i</w:t>
            </w:r>
            <w:r w:rsidR="000F4895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2265" w:type="dxa"/>
            <w:vAlign w:val="center"/>
          </w:tcPr>
          <w:p w14:paraId="388E854F" w14:textId="77777777" w:rsidR="00C65504" w:rsidRPr="00C65504" w:rsidRDefault="00C65504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Zamawiającego</w:t>
            </w:r>
          </w:p>
        </w:tc>
        <w:tc>
          <w:tcPr>
            <w:tcW w:w="2266" w:type="dxa"/>
            <w:vAlign w:val="center"/>
          </w:tcPr>
          <w:p w14:paraId="4E9D0C07" w14:textId="77777777" w:rsidR="00C65504" w:rsidRPr="00C65504" w:rsidRDefault="00C65504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Wykonawcy</w:t>
            </w:r>
          </w:p>
        </w:tc>
      </w:tr>
      <w:tr w:rsidR="006D724B" w14:paraId="01BFB48E" w14:textId="77777777" w:rsidTr="772F195F">
        <w:tc>
          <w:tcPr>
            <w:tcW w:w="2265" w:type="dxa"/>
          </w:tcPr>
          <w:p w14:paraId="6CDA59FF" w14:textId="77777777" w:rsidR="006D724B" w:rsidRDefault="006D724B" w:rsidP="00F50F28">
            <w:pPr>
              <w:rPr>
                <w:rFonts w:ascii="Arial" w:hAnsi="Arial" w:cs="Arial"/>
                <w:sz w:val="20"/>
              </w:rPr>
            </w:pPr>
          </w:p>
          <w:p w14:paraId="0FBB6C86" w14:textId="4E2FCD7F" w:rsidR="006D724B" w:rsidRDefault="00E93B28" w:rsidP="00F50F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Wdrożenie/udostępnienie systemu</w:t>
            </w:r>
          </w:p>
          <w:p w14:paraId="1FB58CEC" w14:textId="2EB83BC9" w:rsidR="006D724B" w:rsidRDefault="006D724B" w:rsidP="00F50F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12EBEFC3" w14:textId="77777777" w:rsidR="006D724B" w:rsidRDefault="006D724B" w:rsidP="006D724B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0059BDE5" w14:textId="62C8450F" w:rsidR="006D724B" w:rsidRDefault="005547AF" w:rsidP="006D72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Oczekiwany termin</w:t>
            </w:r>
            <w:r w:rsidR="00DE27B6">
              <w:rPr>
                <w:rFonts w:ascii="Arial" w:hAnsi="Arial" w:cs="Arial"/>
                <w:sz w:val="20"/>
              </w:rPr>
              <w:t xml:space="preserve"> startu produkcyjnego nie później niż 01.07.2026r</w:t>
            </w:r>
          </w:p>
        </w:tc>
        <w:tc>
          <w:tcPr>
            <w:tcW w:w="2266" w:type="dxa"/>
          </w:tcPr>
          <w:p w14:paraId="0DD6BA8F" w14:textId="77777777" w:rsidR="006D724B" w:rsidRDefault="006D724B" w:rsidP="006D724B">
            <w:pPr>
              <w:rPr>
                <w:rFonts w:ascii="Arial" w:hAnsi="Arial" w:cs="Arial"/>
                <w:sz w:val="20"/>
              </w:rPr>
            </w:pPr>
          </w:p>
        </w:tc>
      </w:tr>
      <w:tr w:rsidR="006D724B" w14:paraId="4B6B71B9" w14:textId="77777777" w:rsidTr="772F195F">
        <w:trPr>
          <w:trHeight w:val="344"/>
        </w:trPr>
        <w:tc>
          <w:tcPr>
            <w:tcW w:w="2265" w:type="dxa"/>
          </w:tcPr>
          <w:p w14:paraId="317A6786" w14:textId="1FC60D42" w:rsidR="006D724B" w:rsidRPr="00C65504" w:rsidRDefault="006D724B" w:rsidP="00F50F2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Szkolenia użytkowników</w:t>
            </w:r>
          </w:p>
        </w:tc>
        <w:tc>
          <w:tcPr>
            <w:tcW w:w="2265" w:type="dxa"/>
          </w:tcPr>
          <w:p w14:paraId="3FE2473D" w14:textId="77777777" w:rsidR="006D724B" w:rsidRPr="00C65504" w:rsidRDefault="006D724B" w:rsidP="006D724B">
            <w:pPr>
              <w:jc w:val="righ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65" w:type="dxa"/>
          </w:tcPr>
          <w:p w14:paraId="66D3B48B" w14:textId="77777777" w:rsidR="006D724B" w:rsidRPr="00C65504" w:rsidRDefault="006D724B" w:rsidP="006D724B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66" w:type="dxa"/>
          </w:tcPr>
          <w:p w14:paraId="62C219FA" w14:textId="77777777" w:rsidR="006D724B" w:rsidRPr="00C65504" w:rsidRDefault="006D724B" w:rsidP="006D724B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772F195F" w14:paraId="13BDD428" w14:textId="77777777" w:rsidTr="772F195F">
        <w:tc>
          <w:tcPr>
            <w:tcW w:w="2265" w:type="dxa"/>
          </w:tcPr>
          <w:p w14:paraId="40EEDFA5" w14:textId="5AA1F6F0" w:rsidR="1A5F979B" w:rsidRDefault="00E93B28" w:rsidP="00F50F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Inne prace nie wskazane powyżej, wpływające na harmonogram</w:t>
            </w:r>
          </w:p>
        </w:tc>
        <w:tc>
          <w:tcPr>
            <w:tcW w:w="2265" w:type="dxa"/>
          </w:tcPr>
          <w:p w14:paraId="7E7997C8" w14:textId="125243AB" w:rsidR="772F195F" w:rsidRDefault="772F195F" w:rsidP="772F195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35CC59E7" w14:textId="0DFF93E6" w:rsidR="772F195F" w:rsidRDefault="772F195F" w:rsidP="772F19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46BEA573" w14:textId="4F085FB3" w:rsidR="772F195F" w:rsidRDefault="772F195F" w:rsidP="772F195F">
            <w:pPr>
              <w:rPr>
                <w:rFonts w:ascii="Arial" w:hAnsi="Arial" w:cs="Arial"/>
                <w:sz w:val="20"/>
              </w:rPr>
            </w:pPr>
          </w:p>
        </w:tc>
      </w:tr>
      <w:tr w:rsidR="00E93B28" w14:paraId="38163AC1" w14:textId="77777777" w:rsidTr="772F195F">
        <w:tc>
          <w:tcPr>
            <w:tcW w:w="2265" w:type="dxa"/>
          </w:tcPr>
          <w:p w14:paraId="576FF2D3" w14:textId="0E45E06A" w:rsidR="00E93B28" w:rsidRPr="772F195F" w:rsidRDefault="00E93B28" w:rsidP="772F195F">
            <w:pPr>
              <w:jc w:val="center"/>
              <w:rPr>
                <w:rFonts w:ascii="Arial" w:hAnsi="Arial" w:cs="Arial"/>
                <w:sz w:val="20"/>
              </w:rPr>
            </w:pPr>
            <w:r w:rsidRPr="772F195F">
              <w:rPr>
                <w:rFonts w:ascii="Arial" w:hAnsi="Arial" w:cs="Arial"/>
                <w:sz w:val="20"/>
              </w:rPr>
              <w:t>RAZEM</w:t>
            </w:r>
          </w:p>
        </w:tc>
        <w:tc>
          <w:tcPr>
            <w:tcW w:w="2265" w:type="dxa"/>
          </w:tcPr>
          <w:p w14:paraId="7CC36F60" w14:textId="77777777" w:rsidR="00E93B28" w:rsidRDefault="00E93B28" w:rsidP="772F195F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7094B733" w14:textId="77777777" w:rsidR="00E93B28" w:rsidRDefault="00E93B28" w:rsidP="772F19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14450D27" w14:textId="77777777" w:rsidR="00E93B28" w:rsidRDefault="00E93B28" w:rsidP="772F195F">
            <w:pPr>
              <w:rPr>
                <w:rFonts w:ascii="Arial" w:hAnsi="Arial" w:cs="Arial"/>
                <w:sz w:val="20"/>
              </w:rPr>
            </w:pPr>
          </w:p>
        </w:tc>
      </w:tr>
    </w:tbl>
    <w:p w14:paraId="0EE13269" w14:textId="31F7959B" w:rsidR="00795286" w:rsidRPr="003669A7" w:rsidRDefault="00795286" w:rsidP="003669A7">
      <w:pPr>
        <w:spacing w:after="120"/>
        <w:jc w:val="both"/>
        <w:rPr>
          <w:rFonts w:ascii="Arial" w:hAnsi="Arial" w:cs="Arial"/>
          <w:sz w:val="20"/>
        </w:rPr>
      </w:pPr>
    </w:p>
    <w:p w14:paraId="0971A33B" w14:textId="77777777" w:rsidR="00795286" w:rsidRDefault="00795286" w:rsidP="00C70B4B">
      <w:pPr>
        <w:rPr>
          <w:rFonts w:ascii="Arial" w:hAnsi="Arial" w:cs="Arial"/>
          <w:sz w:val="20"/>
        </w:rPr>
      </w:pPr>
    </w:p>
    <w:p w14:paraId="0F952F23" w14:textId="77777777" w:rsidR="009D6A4E" w:rsidRPr="009A76B2" w:rsidRDefault="009D6A4E" w:rsidP="00C70B4B">
      <w:pPr>
        <w:rPr>
          <w:rFonts w:ascii="Arial" w:hAnsi="Arial" w:cs="Arial"/>
          <w:sz w:val="20"/>
        </w:rPr>
      </w:pPr>
    </w:p>
    <w:p w14:paraId="4CFDC09A" w14:textId="6196A906" w:rsidR="009A76B2" w:rsidRPr="00FC4DCF" w:rsidRDefault="00C70B4B" w:rsidP="00FC4DCF">
      <w:pPr>
        <w:pStyle w:val="Akapitzlist"/>
        <w:numPr>
          <w:ilvl w:val="0"/>
          <w:numId w:val="13"/>
        </w:numPr>
        <w:tabs>
          <w:tab w:val="left" w:pos="142"/>
          <w:tab w:val="left" w:pos="284"/>
        </w:tabs>
        <w:rPr>
          <w:rFonts w:ascii="Arial" w:hAnsi="Arial" w:cs="Arial"/>
          <w:sz w:val="20"/>
        </w:rPr>
      </w:pPr>
      <w:r w:rsidRPr="00FC4DCF">
        <w:rPr>
          <w:rFonts w:ascii="Arial" w:hAnsi="Arial" w:cs="Arial"/>
          <w:sz w:val="20"/>
        </w:rPr>
        <w:t xml:space="preserve">Wskazujemy szacowany roczny koszt świadczenia usług wsparcia/ serwisowych </w:t>
      </w:r>
      <w:r w:rsidR="00A175DA" w:rsidRPr="00FC4DCF">
        <w:rPr>
          <w:rFonts w:ascii="Arial" w:hAnsi="Arial" w:cs="Arial"/>
          <w:sz w:val="20"/>
        </w:rPr>
        <w:t>Systemu, a także usług rozwoju Systemu</w:t>
      </w:r>
    </w:p>
    <w:p w14:paraId="058F32A5" w14:textId="77777777" w:rsidR="00FC4DCF" w:rsidRPr="00FC4DCF" w:rsidRDefault="00FC4DCF" w:rsidP="00FC4DCF">
      <w:pPr>
        <w:pStyle w:val="Akapitzlist"/>
        <w:tabs>
          <w:tab w:val="left" w:pos="142"/>
          <w:tab w:val="left" w:pos="284"/>
        </w:tabs>
        <w:ind w:left="360"/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0F4895" w14:paraId="251CDC0E" w14:textId="77777777" w:rsidTr="20D0D7DB">
        <w:tc>
          <w:tcPr>
            <w:tcW w:w="2265" w:type="dxa"/>
            <w:vAlign w:val="center"/>
          </w:tcPr>
          <w:p w14:paraId="356C8376" w14:textId="77777777" w:rsidR="000F4895" w:rsidRPr="00C65504" w:rsidRDefault="000F4895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Zakres z Przedmiotu Zamówienia</w:t>
            </w:r>
          </w:p>
        </w:tc>
        <w:tc>
          <w:tcPr>
            <w:tcW w:w="2265" w:type="dxa"/>
            <w:vAlign w:val="center"/>
          </w:tcPr>
          <w:p w14:paraId="1EFC1D76" w14:textId="77777777" w:rsidR="000F4895" w:rsidRPr="00C65504" w:rsidRDefault="000F4895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Wycena [ZŁ]</w:t>
            </w:r>
          </w:p>
        </w:tc>
        <w:tc>
          <w:tcPr>
            <w:tcW w:w="2265" w:type="dxa"/>
            <w:vAlign w:val="center"/>
          </w:tcPr>
          <w:p w14:paraId="4902F84E" w14:textId="77777777" w:rsidR="000F4895" w:rsidRPr="00C65504" w:rsidRDefault="000F4895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Zamawiającego</w:t>
            </w:r>
          </w:p>
        </w:tc>
        <w:tc>
          <w:tcPr>
            <w:tcW w:w="2266" w:type="dxa"/>
            <w:vAlign w:val="center"/>
          </w:tcPr>
          <w:p w14:paraId="11FCAA45" w14:textId="77777777" w:rsidR="000F4895" w:rsidRPr="00C65504" w:rsidRDefault="000F4895" w:rsidP="008C4E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65504">
              <w:rPr>
                <w:rFonts w:ascii="Arial" w:hAnsi="Arial" w:cs="Arial"/>
                <w:b/>
                <w:sz w:val="20"/>
              </w:rPr>
              <w:t>Uwagi Wykonawcy</w:t>
            </w:r>
          </w:p>
        </w:tc>
      </w:tr>
      <w:tr w:rsidR="000F4895" w14:paraId="3B657F52" w14:textId="77777777" w:rsidTr="20D0D7DB">
        <w:tc>
          <w:tcPr>
            <w:tcW w:w="2265" w:type="dxa"/>
          </w:tcPr>
          <w:p w14:paraId="2B615591" w14:textId="722D7B54" w:rsidR="000F4895" w:rsidRDefault="52DAD7E5" w:rsidP="772F195F">
            <w:pPr>
              <w:rPr>
                <w:rFonts w:ascii="Arial" w:hAnsi="Arial" w:cs="Arial"/>
                <w:sz w:val="20"/>
              </w:rPr>
            </w:pPr>
            <w:r w:rsidRPr="772F195F">
              <w:rPr>
                <w:rFonts w:ascii="Arial" w:hAnsi="Arial" w:cs="Arial"/>
                <w:sz w:val="20"/>
              </w:rPr>
              <w:t>Usł</w:t>
            </w:r>
            <w:r w:rsidR="7D108D54" w:rsidRPr="772F195F">
              <w:rPr>
                <w:rFonts w:ascii="Arial" w:hAnsi="Arial" w:cs="Arial"/>
                <w:sz w:val="20"/>
              </w:rPr>
              <w:t>u</w:t>
            </w:r>
            <w:r w:rsidRPr="772F195F">
              <w:rPr>
                <w:rFonts w:ascii="Arial" w:hAnsi="Arial" w:cs="Arial"/>
                <w:sz w:val="20"/>
              </w:rPr>
              <w:t xml:space="preserve">gi wsparcia i serwisowe systemu, w tym </w:t>
            </w:r>
            <w:r w:rsidRPr="772F195F">
              <w:rPr>
                <w:rFonts w:ascii="Arial" w:eastAsia="Arial" w:hAnsi="Arial" w:cs="Arial"/>
                <w:sz w:val="20"/>
              </w:rPr>
              <w:t>dostosowywanie Systemu do wymagań prawa i instytucji prawo reprezentujących w zakresie funkcjonowania aplikacji, wdrażanie wprowadzonych dostosowań</w:t>
            </w:r>
            <w:r w:rsidR="77BE4021" w:rsidRPr="772F195F">
              <w:rPr>
                <w:rFonts w:ascii="Arial" w:eastAsia="Arial" w:hAnsi="Arial" w:cs="Arial"/>
                <w:sz w:val="20"/>
              </w:rPr>
              <w:t>.</w:t>
            </w:r>
          </w:p>
          <w:p w14:paraId="5F32C765" w14:textId="0252C547" w:rsidR="000F4895" w:rsidRDefault="000F4895" w:rsidP="772F19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3A186461" w14:textId="77777777" w:rsidR="000F4895" w:rsidRDefault="000F4895" w:rsidP="772F19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54CFAC49" w14:textId="77777777" w:rsidR="000F4895" w:rsidRDefault="000F4895" w:rsidP="008C4E9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</w:tcPr>
          <w:p w14:paraId="3E115E90" w14:textId="77777777" w:rsidR="000F4895" w:rsidRDefault="000F4895" w:rsidP="008C4E95">
            <w:pPr>
              <w:rPr>
                <w:rFonts w:ascii="Arial" w:hAnsi="Arial" w:cs="Arial"/>
                <w:sz w:val="20"/>
              </w:rPr>
            </w:pPr>
          </w:p>
        </w:tc>
      </w:tr>
      <w:tr w:rsidR="000F4895" w14:paraId="6DA8301F" w14:textId="77777777" w:rsidTr="20D0D7DB">
        <w:tc>
          <w:tcPr>
            <w:tcW w:w="2265" w:type="dxa"/>
          </w:tcPr>
          <w:p w14:paraId="3FD251CB" w14:textId="6BE40C45" w:rsidR="000F4895" w:rsidRDefault="52DAD7E5" w:rsidP="772F195F">
            <w:pPr>
              <w:rPr>
                <w:rFonts w:ascii="Arial" w:eastAsia="Arial" w:hAnsi="Arial" w:cs="Arial"/>
                <w:sz w:val="20"/>
              </w:rPr>
            </w:pPr>
            <w:r w:rsidRPr="772F195F">
              <w:rPr>
                <w:rFonts w:ascii="Arial" w:eastAsia="Arial" w:hAnsi="Arial" w:cs="Arial"/>
                <w:sz w:val="20"/>
              </w:rPr>
              <w:t>Prace rozwojowe</w:t>
            </w:r>
            <w:r w:rsidR="741A321E" w:rsidRPr="772F195F">
              <w:rPr>
                <w:rFonts w:ascii="Arial" w:eastAsia="Arial" w:hAnsi="Arial" w:cs="Arial"/>
                <w:sz w:val="20"/>
              </w:rPr>
              <w:t>- dostosowywanie Systemu do potrzeb biznesowych Zamawiającego</w:t>
            </w:r>
          </w:p>
        </w:tc>
        <w:tc>
          <w:tcPr>
            <w:tcW w:w="2265" w:type="dxa"/>
          </w:tcPr>
          <w:p w14:paraId="0298ACE5" w14:textId="77777777" w:rsidR="000F4895" w:rsidRDefault="000F4895" w:rsidP="00DC25E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5" w:type="dxa"/>
          </w:tcPr>
          <w:p w14:paraId="362D7FFE" w14:textId="24AFFA35" w:rsidR="000F4895" w:rsidRDefault="52DAD7E5" w:rsidP="772F195F">
            <w:r w:rsidRPr="20D0D7DB">
              <w:rPr>
                <w:rFonts w:ascii="Arial" w:eastAsia="Arial" w:hAnsi="Arial" w:cs="Arial"/>
                <w:sz w:val="20"/>
              </w:rPr>
              <w:t>Proszę o podanie stawki za roboczo</w:t>
            </w:r>
            <w:r w:rsidR="5E88B7BA" w:rsidRPr="20D0D7DB">
              <w:rPr>
                <w:rFonts w:ascii="Arial" w:eastAsia="Arial" w:hAnsi="Arial" w:cs="Arial"/>
                <w:sz w:val="20"/>
              </w:rPr>
              <w:t>godzin</w:t>
            </w:r>
            <w:r w:rsidR="00B052A6">
              <w:rPr>
                <w:rFonts w:ascii="Arial" w:eastAsia="Arial" w:hAnsi="Arial" w:cs="Arial"/>
                <w:sz w:val="20"/>
              </w:rPr>
              <w:t>ę.</w:t>
            </w:r>
          </w:p>
        </w:tc>
        <w:tc>
          <w:tcPr>
            <w:tcW w:w="2266" w:type="dxa"/>
          </w:tcPr>
          <w:p w14:paraId="0A9412F6" w14:textId="77777777" w:rsidR="000F4895" w:rsidRDefault="000F4895" w:rsidP="008C4E95">
            <w:pPr>
              <w:rPr>
                <w:rFonts w:ascii="Arial" w:hAnsi="Arial" w:cs="Arial"/>
                <w:sz w:val="20"/>
              </w:rPr>
            </w:pPr>
          </w:p>
        </w:tc>
      </w:tr>
    </w:tbl>
    <w:p w14:paraId="6F8D2082" w14:textId="2D19B560" w:rsidR="00EC3392" w:rsidRPr="00EC3392" w:rsidRDefault="00EC3392" w:rsidP="00EC3392">
      <w:pPr>
        <w:pStyle w:val="Akapitzlist"/>
        <w:ind w:left="360"/>
        <w:rPr>
          <w:rFonts w:ascii="Arial" w:hAnsi="Arial" w:cs="Arial"/>
          <w:sz w:val="20"/>
        </w:rPr>
      </w:pPr>
    </w:p>
    <w:p w14:paraId="5EE56FC9" w14:textId="77777777" w:rsidR="003360C2" w:rsidRDefault="003360C2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09BC0D19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10E7805D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165F1CD8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584F747F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3FB3F125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54F7287D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2B020068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6BA1B723" w14:textId="165CB126" w:rsidR="009D6A4E" w:rsidRDefault="009D6A4E" w:rsidP="20D0D7DB">
      <w:pPr>
        <w:pStyle w:val="Akapitzlist"/>
        <w:ind w:left="360"/>
        <w:rPr>
          <w:rFonts w:ascii="Arial" w:hAnsi="Arial" w:cs="Arial"/>
          <w:sz w:val="20"/>
        </w:rPr>
      </w:pPr>
    </w:p>
    <w:p w14:paraId="1499C3D0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2B311629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51B6FF0C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22D8FA39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2F5D452C" w14:textId="77777777" w:rsidR="009D6A4E" w:rsidRDefault="009D6A4E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06943A6D" w14:textId="77777777" w:rsidR="00963CDD" w:rsidRPr="009A76B2" w:rsidRDefault="00963CDD" w:rsidP="003360C2">
      <w:pPr>
        <w:pStyle w:val="Akapitzlist"/>
        <w:ind w:left="360"/>
        <w:rPr>
          <w:rFonts w:ascii="Arial" w:hAnsi="Arial" w:cs="Arial"/>
          <w:sz w:val="20"/>
        </w:rPr>
      </w:pPr>
    </w:p>
    <w:p w14:paraId="257578CC" w14:textId="7F54DF3D" w:rsidR="00D37FAD" w:rsidRDefault="00EC3392" w:rsidP="772F195F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0"/>
        </w:rPr>
      </w:pPr>
      <w:r w:rsidRPr="772F195F">
        <w:rPr>
          <w:rFonts w:ascii="Arial" w:hAnsi="Arial" w:cs="Arial"/>
          <w:sz w:val="20"/>
        </w:rPr>
        <w:t xml:space="preserve">W załącznikach do niniejszej Odpowiedzi przedstawiamy </w:t>
      </w:r>
      <w:r w:rsidR="001D5CA2">
        <w:rPr>
          <w:rFonts w:ascii="Arial" w:hAnsi="Arial" w:cs="Arial"/>
          <w:sz w:val="20"/>
        </w:rPr>
        <w:t xml:space="preserve">informację o </w:t>
      </w:r>
      <w:r w:rsidRPr="772F195F">
        <w:rPr>
          <w:rFonts w:ascii="Arial" w:hAnsi="Arial" w:cs="Arial"/>
          <w:sz w:val="20"/>
        </w:rPr>
        <w:t>zrealizowanych wdroże</w:t>
      </w:r>
      <w:r w:rsidR="001D5CA2">
        <w:rPr>
          <w:rFonts w:ascii="Arial" w:hAnsi="Arial" w:cs="Arial"/>
          <w:sz w:val="20"/>
        </w:rPr>
        <w:t xml:space="preserve">niach </w:t>
      </w:r>
      <w:r w:rsidR="006C5BE9">
        <w:rPr>
          <w:rFonts w:ascii="Arial" w:hAnsi="Arial" w:cs="Arial"/>
          <w:sz w:val="20"/>
        </w:rPr>
        <w:t>systemu do wsparcia rekrutacji</w:t>
      </w:r>
      <w:r w:rsidR="00F50F28">
        <w:rPr>
          <w:rFonts w:ascii="Arial" w:hAnsi="Arial" w:cs="Arial"/>
          <w:sz w:val="20"/>
        </w:rPr>
        <w:t>.</w:t>
      </w:r>
    </w:p>
    <w:p w14:paraId="6338D7E8" w14:textId="41D5A885" w:rsidR="00EC3392" w:rsidRDefault="00EC3392" w:rsidP="00D37FAD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0E9C227D" w14:textId="1FC3F9D0" w:rsidR="00C261DF" w:rsidRPr="00C261DF" w:rsidRDefault="00C261DF" w:rsidP="00C261DF">
      <w:pPr>
        <w:jc w:val="both"/>
        <w:rPr>
          <w:rFonts w:ascii="Arial" w:hAnsi="Arial" w:cs="Arial"/>
          <w:sz w:val="20"/>
        </w:rPr>
      </w:pPr>
    </w:p>
    <w:p w14:paraId="22FE5CA5" w14:textId="3679A2E5" w:rsidR="00891796" w:rsidRPr="009A76B2" w:rsidRDefault="00891796" w:rsidP="772F195F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0"/>
        </w:rPr>
      </w:pPr>
      <w:r w:rsidRPr="772F195F">
        <w:rPr>
          <w:rFonts w:ascii="Arial" w:hAnsi="Arial" w:cs="Arial"/>
          <w:sz w:val="20"/>
        </w:rPr>
        <w:t xml:space="preserve">Jednocześnie informujemy, iż wyrażamy zgodę na </w:t>
      </w:r>
      <w:r w:rsidR="00F02DF6" w:rsidRPr="772F195F">
        <w:rPr>
          <w:rFonts w:ascii="Arial" w:hAnsi="Arial" w:cs="Arial"/>
          <w:sz w:val="20"/>
        </w:rPr>
        <w:t xml:space="preserve">nieodpłatne </w:t>
      </w:r>
      <w:r w:rsidRPr="772F195F">
        <w:rPr>
          <w:rFonts w:ascii="Arial" w:hAnsi="Arial" w:cs="Arial"/>
          <w:sz w:val="20"/>
        </w:rPr>
        <w:t xml:space="preserve">wykorzystanie </w:t>
      </w:r>
      <w:r w:rsidR="00F02DF6" w:rsidRPr="772F195F">
        <w:rPr>
          <w:rFonts w:ascii="Arial" w:hAnsi="Arial" w:cs="Arial"/>
          <w:sz w:val="20"/>
        </w:rPr>
        <w:t xml:space="preserve">przez </w:t>
      </w:r>
      <w:r w:rsidR="006F29FF" w:rsidRPr="772F195F">
        <w:rPr>
          <w:rFonts w:ascii="Arial" w:hAnsi="Arial" w:cs="Arial"/>
          <w:sz w:val="20"/>
        </w:rPr>
        <w:t xml:space="preserve">TAURON </w:t>
      </w:r>
      <w:r w:rsidR="00D43FCE">
        <w:rPr>
          <w:rFonts w:ascii="Arial" w:hAnsi="Arial" w:cs="Arial"/>
          <w:sz w:val="20"/>
        </w:rPr>
        <w:t>Obsłu</w:t>
      </w:r>
      <w:r w:rsidR="00296FF7">
        <w:rPr>
          <w:rFonts w:ascii="Arial" w:hAnsi="Arial" w:cs="Arial"/>
          <w:sz w:val="20"/>
        </w:rPr>
        <w:t xml:space="preserve">ga Klienta </w:t>
      </w:r>
      <w:r w:rsidR="5B48524A" w:rsidRPr="772F195F">
        <w:rPr>
          <w:rFonts w:ascii="Arial" w:hAnsi="Arial" w:cs="Arial"/>
          <w:sz w:val="20"/>
        </w:rPr>
        <w:t xml:space="preserve"> </w:t>
      </w:r>
      <w:r w:rsidRPr="772F195F">
        <w:rPr>
          <w:rFonts w:ascii="Arial" w:hAnsi="Arial" w:cs="Arial"/>
          <w:sz w:val="20"/>
        </w:rPr>
        <w:t>wszelkich danych z</w:t>
      </w:r>
      <w:r w:rsidR="002E6199" w:rsidRPr="772F195F">
        <w:rPr>
          <w:rFonts w:ascii="Arial" w:hAnsi="Arial" w:cs="Arial"/>
          <w:sz w:val="20"/>
        </w:rPr>
        <w:t>a</w:t>
      </w:r>
      <w:r w:rsidRPr="772F195F">
        <w:rPr>
          <w:rFonts w:ascii="Arial" w:hAnsi="Arial" w:cs="Arial"/>
          <w:sz w:val="20"/>
        </w:rPr>
        <w:t xml:space="preserve">wartych </w:t>
      </w:r>
      <w:r w:rsidR="002E6199" w:rsidRPr="772F195F">
        <w:rPr>
          <w:rFonts w:ascii="Arial" w:hAnsi="Arial" w:cs="Arial"/>
          <w:sz w:val="20"/>
        </w:rPr>
        <w:t xml:space="preserve">w niniejszej odpowiedzi w celu przygotowania opisu przedmiotu zamówienia, warunków umowy oraz SIWZ lub innych dokumentów o tożsamym znaczeniu. </w:t>
      </w:r>
    </w:p>
    <w:p w14:paraId="286D2ED0" w14:textId="44BCBDA6" w:rsidR="006F29FF" w:rsidRDefault="006F29FF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5BDB2290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5B2F6DE3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5F80C031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3FCAD65F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7AE821AE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45801BAA" w14:textId="77777777" w:rsidR="009D6A4E" w:rsidRDefault="009D6A4E" w:rsidP="009A76B2">
      <w:pPr>
        <w:pStyle w:val="Akapitzlist"/>
        <w:ind w:left="426"/>
        <w:jc w:val="both"/>
        <w:rPr>
          <w:rFonts w:ascii="Arial" w:hAnsi="Arial" w:cs="Arial"/>
          <w:sz w:val="20"/>
        </w:rPr>
      </w:pPr>
    </w:p>
    <w:p w14:paraId="73C92F09" w14:textId="77777777" w:rsidR="009D6A4E" w:rsidRPr="009A76B2" w:rsidRDefault="009D6A4E" w:rsidP="009D6A4E">
      <w:pPr>
        <w:pStyle w:val="Akapitzlist"/>
        <w:ind w:left="426"/>
        <w:rPr>
          <w:rFonts w:ascii="Arial" w:hAnsi="Arial" w:cs="Arial"/>
          <w:sz w:val="20"/>
        </w:rPr>
      </w:pPr>
    </w:p>
    <w:p w14:paraId="1FBF5355" w14:textId="77777777" w:rsidR="009C06E7" w:rsidRPr="009A76B2" w:rsidRDefault="009C06E7" w:rsidP="009D6A4E">
      <w:pPr>
        <w:rPr>
          <w:rFonts w:ascii="Arial" w:hAnsi="Arial" w:cs="Arial"/>
          <w:sz w:val="20"/>
        </w:rPr>
      </w:pPr>
      <w:r w:rsidRPr="009A76B2">
        <w:rPr>
          <w:rFonts w:ascii="Arial" w:hAnsi="Arial" w:cs="Arial"/>
          <w:sz w:val="20"/>
        </w:rPr>
        <w:t>……………………………………………</w:t>
      </w:r>
    </w:p>
    <w:p w14:paraId="07B7144C" w14:textId="77777777" w:rsidR="009D6A4E" w:rsidRDefault="009D6A4E" w:rsidP="009D6A4E">
      <w:pPr>
        <w:jc w:val="both"/>
        <w:rPr>
          <w:rFonts w:ascii="Arial" w:hAnsi="Arial" w:cs="Arial"/>
          <w:sz w:val="20"/>
        </w:rPr>
      </w:pPr>
    </w:p>
    <w:p w14:paraId="09EC993B" w14:textId="560B3770" w:rsidR="009C06E7" w:rsidRPr="009D6A4E" w:rsidRDefault="009D6A4E" w:rsidP="009D6A4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</w:t>
      </w:r>
      <w:r w:rsidR="009C06E7" w:rsidRPr="009D6A4E">
        <w:rPr>
          <w:rFonts w:ascii="Arial" w:hAnsi="Arial" w:cs="Arial"/>
          <w:sz w:val="20"/>
        </w:rPr>
        <w:t xml:space="preserve"> podpis </w:t>
      </w:r>
      <w:r w:rsidR="00BA6EB2" w:rsidRPr="009D6A4E">
        <w:rPr>
          <w:rFonts w:ascii="Arial" w:hAnsi="Arial" w:cs="Arial"/>
          <w:sz w:val="20"/>
        </w:rPr>
        <w:t>Wykonawcy</w:t>
      </w:r>
    </w:p>
    <w:sectPr w:rsidR="009C06E7" w:rsidRPr="009D6A4E" w:rsidSect="00115BA5">
      <w:headerReference w:type="default" r:id="rId11"/>
      <w:footerReference w:type="default" r:id="rId12"/>
      <w:pgSz w:w="11907" w:h="16840" w:code="9"/>
      <w:pgMar w:top="1418" w:right="1418" w:bottom="851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BBBE" w14:textId="77777777" w:rsidR="00804347" w:rsidRDefault="00804347">
      <w:r>
        <w:separator/>
      </w:r>
    </w:p>
  </w:endnote>
  <w:endnote w:type="continuationSeparator" w:id="0">
    <w:p w14:paraId="2288D790" w14:textId="77777777" w:rsidR="00804347" w:rsidRDefault="0080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8455927"/>
      <w:docPartObj>
        <w:docPartGallery w:val="Page Numbers (Bottom of Page)"/>
        <w:docPartUnique/>
      </w:docPartObj>
    </w:sdtPr>
    <w:sdtContent>
      <w:p w14:paraId="6278EF4F" w14:textId="4A6CDE38" w:rsidR="00BE0EA8" w:rsidRDefault="00BE0EA8" w:rsidP="008161E6">
        <w:pPr>
          <w:pStyle w:val="Stopka"/>
          <w:tabs>
            <w:tab w:val="left" w:pos="2694"/>
          </w:tabs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F28">
          <w:rPr>
            <w:noProof/>
          </w:rPr>
          <w:t>1</w:t>
        </w:r>
        <w:r>
          <w:fldChar w:fldCharType="end"/>
        </w:r>
      </w:p>
    </w:sdtContent>
  </w:sdt>
  <w:p w14:paraId="5481948C" w14:textId="77777777" w:rsidR="00BE0EA8" w:rsidRPr="00CC753A" w:rsidRDefault="00BE0EA8" w:rsidP="001549DC">
    <w:pPr>
      <w:pStyle w:val="Stopka"/>
      <w:tabs>
        <w:tab w:val="clear" w:pos="4536"/>
        <w:tab w:val="clear" w:pos="9072"/>
      </w:tabs>
      <w:ind w:right="-47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84F1" w14:textId="77777777" w:rsidR="00804347" w:rsidRDefault="00804347">
      <w:r>
        <w:separator/>
      </w:r>
    </w:p>
  </w:footnote>
  <w:footnote w:type="continuationSeparator" w:id="0">
    <w:p w14:paraId="579C25A5" w14:textId="77777777" w:rsidR="00804347" w:rsidRDefault="00804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7E44" w14:textId="28CDCCC6" w:rsidR="00933B4E" w:rsidRDefault="00633FC6" w:rsidP="00933B4E">
    <w:pPr>
      <w:pStyle w:val="Tekstpodstawowy"/>
      <w:ind w:left="1134" w:hanging="1134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762412" wp14:editId="76C309BB">
          <wp:simplePos x="0" y="0"/>
          <wp:positionH relativeFrom="column">
            <wp:posOffset>5425440</wp:posOffset>
          </wp:positionH>
          <wp:positionV relativeFrom="paragraph">
            <wp:posOffset>4445</wp:posOffset>
          </wp:positionV>
          <wp:extent cx="853440" cy="853440"/>
          <wp:effectExtent l="0" t="0" r="3810" b="3810"/>
          <wp:wrapSquare wrapText="bothSides"/>
          <wp:docPr id="6" name="Obraz 6" descr="Obraz zawierający Grafika, tekst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Obraz zawierający Grafika, tekst, Czcionka, logo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440" cy="853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AEED4F" w14:textId="77777777" w:rsidR="00633FC6" w:rsidRDefault="00633FC6" w:rsidP="00933B4E">
    <w:pPr>
      <w:pStyle w:val="Tekstpodstawowy"/>
      <w:ind w:left="1134" w:hanging="1134"/>
      <w:rPr>
        <w:rFonts w:cs="Arial"/>
        <w:b/>
        <w:bCs/>
      </w:rPr>
    </w:pPr>
  </w:p>
  <w:p w14:paraId="65829CD1" w14:textId="01B1C6DA" w:rsidR="00933B4E" w:rsidRPr="00933B4E" w:rsidRDefault="00933B4E" w:rsidP="00933B4E">
    <w:pPr>
      <w:pStyle w:val="Tekstpodstawowy"/>
      <w:ind w:left="1134" w:hanging="1134"/>
      <w:rPr>
        <w:rFonts w:cs="Arial"/>
        <w:b/>
      </w:rPr>
    </w:pPr>
    <w:r w:rsidRPr="00933B4E">
      <w:rPr>
        <w:rFonts w:cs="Arial"/>
        <w:b/>
        <w:bCs/>
      </w:rPr>
      <w:t xml:space="preserve">Załącznik nr </w:t>
    </w:r>
    <w:r w:rsidR="00963CDD">
      <w:rPr>
        <w:rFonts w:cs="Arial"/>
        <w:b/>
        <w:bCs/>
      </w:rPr>
      <w:t>2</w:t>
    </w:r>
    <w:r w:rsidRPr="00933B4E">
      <w:rPr>
        <w:rFonts w:cs="Arial"/>
        <w:b/>
        <w:bCs/>
      </w:rPr>
      <w:t xml:space="preserve"> do Badania Rynku </w:t>
    </w:r>
    <w:r w:rsidRPr="00933B4E">
      <w:rPr>
        <w:rFonts w:cs="Arial"/>
        <w:b/>
      </w:rPr>
      <w:t>na usługi w zakresie zadania</w:t>
    </w:r>
  </w:p>
  <w:p w14:paraId="5EC6E0FB" w14:textId="612F6CBD" w:rsidR="00933B4E" w:rsidRPr="00933B4E" w:rsidRDefault="00933B4E" w:rsidP="00933B4E">
    <w:pPr>
      <w:spacing w:line="24" w:lineRule="atLeast"/>
      <w:rPr>
        <w:rFonts w:ascii="Arial" w:hAnsi="Arial" w:cs="Arial"/>
        <w:b/>
        <w:sz w:val="20"/>
      </w:rPr>
    </w:pPr>
    <w:r w:rsidRPr="00933B4E">
      <w:rPr>
        <w:rFonts w:ascii="Arial" w:hAnsi="Arial" w:cs="Arial"/>
        <w:b/>
        <w:sz w:val="20"/>
      </w:rPr>
      <w:t>pn. „System wspierający rekrutację w rozwiązaniu chmurowym</w:t>
    </w:r>
  </w:p>
  <w:p w14:paraId="3143F0E5" w14:textId="7AFDBD39" w:rsidR="00BE0EA8" w:rsidRPr="00251DB7" w:rsidRDefault="00933B4E" w:rsidP="00933B4E">
    <w:pPr>
      <w:spacing w:line="24" w:lineRule="atLeast"/>
    </w:pPr>
    <w:r w:rsidRPr="00933B4E">
      <w:rPr>
        <w:rFonts w:ascii="Arial" w:hAnsi="Arial" w:cs="Arial"/>
        <w:b/>
        <w:sz w:val="20"/>
      </w:rPr>
      <w:t>wraz z zapewnieniem usług serwisu i rozwoju”.</w:t>
    </w:r>
    <w:r>
      <w:rPr>
        <w:noProof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2CF5"/>
    <w:multiLevelType w:val="hybridMultilevel"/>
    <w:tmpl w:val="FC947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464E7"/>
    <w:multiLevelType w:val="hybridMultilevel"/>
    <w:tmpl w:val="54E41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B73C5"/>
    <w:multiLevelType w:val="hybridMultilevel"/>
    <w:tmpl w:val="CF78EC2A"/>
    <w:lvl w:ilvl="0" w:tplc="0415000F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846C7"/>
    <w:multiLevelType w:val="hybridMultilevel"/>
    <w:tmpl w:val="FE0EE402"/>
    <w:lvl w:ilvl="0" w:tplc="E6782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E45B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A869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48E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23F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3EA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6C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097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BA5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681"/>
    <w:multiLevelType w:val="hybridMultilevel"/>
    <w:tmpl w:val="AA24ACF8"/>
    <w:lvl w:ilvl="0" w:tplc="852EDD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902F71"/>
    <w:multiLevelType w:val="hybridMultilevel"/>
    <w:tmpl w:val="86DE6638"/>
    <w:lvl w:ilvl="0" w:tplc="9E3E55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" w15:restartNumberingAfterBreak="0">
    <w:nsid w:val="48D14188"/>
    <w:multiLevelType w:val="hybridMultilevel"/>
    <w:tmpl w:val="5FCA58AE"/>
    <w:lvl w:ilvl="0" w:tplc="0A42C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60C90"/>
    <w:multiLevelType w:val="hybridMultilevel"/>
    <w:tmpl w:val="FA842976"/>
    <w:lvl w:ilvl="0" w:tplc="53488C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DF0AFE"/>
    <w:multiLevelType w:val="hybridMultilevel"/>
    <w:tmpl w:val="2E943F92"/>
    <w:lvl w:ilvl="0" w:tplc="53488C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350047"/>
    <w:multiLevelType w:val="hybridMultilevel"/>
    <w:tmpl w:val="68946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63D21"/>
    <w:multiLevelType w:val="hybridMultilevel"/>
    <w:tmpl w:val="FD30BC5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508" w:hanging="360"/>
      </w:pPr>
      <w:rPr>
        <w:rFonts w:hint="default"/>
      </w:rPr>
    </w:lvl>
    <w:lvl w:ilvl="3" w:tplc="567EAF28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F086409"/>
    <w:multiLevelType w:val="hybridMultilevel"/>
    <w:tmpl w:val="E304CBBC"/>
    <w:lvl w:ilvl="0" w:tplc="04150011">
      <w:start w:val="1"/>
      <w:numFmt w:val="decimal"/>
      <w:lvlText w:val="%1)"/>
      <w:lvlJc w:val="left"/>
      <w:pPr>
        <w:ind w:left="7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0566AAF"/>
    <w:multiLevelType w:val="hybridMultilevel"/>
    <w:tmpl w:val="E018B3CA"/>
    <w:lvl w:ilvl="0" w:tplc="5348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9320707">
    <w:abstractNumId w:val="3"/>
  </w:num>
  <w:num w:numId="2" w16cid:durableId="1692534866">
    <w:abstractNumId w:val="11"/>
  </w:num>
  <w:num w:numId="3" w16cid:durableId="1007564447">
    <w:abstractNumId w:val="5"/>
  </w:num>
  <w:num w:numId="4" w16cid:durableId="388119334">
    <w:abstractNumId w:val="10"/>
  </w:num>
  <w:num w:numId="5" w16cid:durableId="2131170787">
    <w:abstractNumId w:val="8"/>
  </w:num>
  <w:num w:numId="6" w16cid:durableId="735250012">
    <w:abstractNumId w:val="1"/>
  </w:num>
  <w:num w:numId="7" w16cid:durableId="1312562212">
    <w:abstractNumId w:val="6"/>
  </w:num>
  <w:num w:numId="8" w16cid:durableId="249705686">
    <w:abstractNumId w:val="2"/>
  </w:num>
  <w:num w:numId="9" w16cid:durableId="1519538601">
    <w:abstractNumId w:val="4"/>
  </w:num>
  <w:num w:numId="10" w16cid:durableId="828592409">
    <w:abstractNumId w:val="9"/>
  </w:num>
  <w:num w:numId="11" w16cid:durableId="828911707">
    <w:abstractNumId w:val="12"/>
  </w:num>
  <w:num w:numId="12" w16cid:durableId="16071571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0680756">
    <w:abstractNumId w:val="7"/>
  </w:num>
  <w:num w:numId="14" w16cid:durableId="14585997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4F3"/>
    <w:rsid w:val="0000260C"/>
    <w:rsid w:val="0000282A"/>
    <w:rsid w:val="00011E32"/>
    <w:rsid w:val="00012D2C"/>
    <w:rsid w:val="00037656"/>
    <w:rsid w:val="00043D6D"/>
    <w:rsid w:val="00045DA2"/>
    <w:rsid w:val="000461C5"/>
    <w:rsid w:val="00061435"/>
    <w:rsid w:val="000660AB"/>
    <w:rsid w:val="00070210"/>
    <w:rsid w:val="00071D8D"/>
    <w:rsid w:val="000912DD"/>
    <w:rsid w:val="00095960"/>
    <w:rsid w:val="000979F4"/>
    <w:rsid w:val="000B5DE7"/>
    <w:rsid w:val="000B5FD4"/>
    <w:rsid w:val="000C3325"/>
    <w:rsid w:val="000C35EE"/>
    <w:rsid w:val="000D27FA"/>
    <w:rsid w:val="000D301F"/>
    <w:rsid w:val="000E3E12"/>
    <w:rsid w:val="000E60D0"/>
    <w:rsid w:val="000F253A"/>
    <w:rsid w:val="000F4298"/>
    <w:rsid w:val="000F4895"/>
    <w:rsid w:val="000F78E2"/>
    <w:rsid w:val="000F7FC3"/>
    <w:rsid w:val="001015F2"/>
    <w:rsid w:val="00105609"/>
    <w:rsid w:val="001069C3"/>
    <w:rsid w:val="00106CB5"/>
    <w:rsid w:val="00112BDE"/>
    <w:rsid w:val="00115BA5"/>
    <w:rsid w:val="00122F84"/>
    <w:rsid w:val="001240CF"/>
    <w:rsid w:val="00124BF2"/>
    <w:rsid w:val="00127121"/>
    <w:rsid w:val="001314FE"/>
    <w:rsid w:val="00135E23"/>
    <w:rsid w:val="00150734"/>
    <w:rsid w:val="001549DC"/>
    <w:rsid w:val="00163AE7"/>
    <w:rsid w:val="00170DAB"/>
    <w:rsid w:val="00174C6B"/>
    <w:rsid w:val="0018479B"/>
    <w:rsid w:val="00184A92"/>
    <w:rsid w:val="001A3B4D"/>
    <w:rsid w:val="001A3BD0"/>
    <w:rsid w:val="001A5A4D"/>
    <w:rsid w:val="001B18AC"/>
    <w:rsid w:val="001C5927"/>
    <w:rsid w:val="001C5F46"/>
    <w:rsid w:val="001C7273"/>
    <w:rsid w:val="001C7317"/>
    <w:rsid w:val="001C747A"/>
    <w:rsid w:val="001C7C73"/>
    <w:rsid w:val="001D0470"/>
    <w:rsid w:val="001D5CA2"/>
    <w:rsid w:val="001D7007"/>
    <w:rsid w:val="001E2648"/>
    <w:rsid w:val="001F267D"/>
    <w:rsid w:val="00205B2A"/>
    <w:rsid w:val="0021101F"/>
    <w:rsid w:val="00212B26"/>
    <w:rsid w:val="00220531"/>
    <w:rsid w:val="00221612"/>
    <w:rsid w:val="00232E0B"/>
    <w:rsid w:val="0023616A"/>
    <w:rsid w:val="00246E72"/>
    <w:rsid w:val="00251DB7"/>
    <w:rsid w:val="002577F8"/>
    <w:rsid w:val="00262A75"/>
    <w:rsid w:val="00266D28"/>
    <w:rsid w:val="002671AC"/>
    <w:rsid w:val="00267299"/>
    <w:rsid w:val="0027032D"/>
    <w:rsid w:val="00270C72"/>
    <w:rsid w:val="00274341"/>
    <w:rsid w:val="00294206"/>
    <w:rsid w:val="002951A2"/>
    <w:rsid w:val="00296FF7"/>
    <w:rsid w:val="002A514B"/>
    <w:rsid w:val="002B0211"/>
    <w:rsid w:val="002B149E"/>
    <w:rsid w:val="002B7111"/>
    <w:rsid w:val="002C3BC7"/>
    <w:rsid w:val="002C500E"/>
    <w:rsid w:val="002D3838"/>
    <w:rsid w:val="002D731F"/>
    <w:rsid w:val="002E292D"/>
    <w:rsid w:val="002E6199"/>
    <w:rsid w:val="002F759C"/>
    <w:rsid w:val="00306BB9"/>
    <w:rsid w:val="00322E37"/>
    <w:rsid w:val="003360C2"/>
    <w:rsid w:val="003409F9"/>
    <w:rsid w:val="00353D64"/>
    <w:rsid w:val="003576D9"/>
    <w:rsid w:val="003669A7"/>
    <w:rsid w:val="003816B9"/>
    <w:rsid w:val="00381AF7"/>
    <w:rsid w:val="00381DCB"/>
    <w:rsid w:val="0038306D"/>
    <w:rsid w:val="003874A8"/>
    <w:rsid w:val="003957A4"/>
    <w:rsid w:val="003A2314"/>
    <w:rsid w:val="003A33BF"/>
    <w:rsid w:val="003A58A9"/>
    <w:rsid w:val="003A6CB7"/>
    <w:rsid w:val="003B230E"/>
    <w:rsid w:val="003B2B14"/>
    <w:rsid w:val="003B4B04"/>
    <w:rsid w:val="003B4F80"/>
    <w:rsid w:val="003B5DDE"/>
    <w:rsid w:val="003B6899"/>
    <w:rsid w:val="003B6AAE"/>
    <w:rsid w:val="003B784D"/>
    <w:rsid w:val="003B7F49"/>
    <w:rsid w:val="003C008F"/>
    <w:rsid w:val="003C1E74"/>
    <w:rsid w:val="003D094C"/>
    <w:rsid w:val="003D765E"/>
    <w:rsid w:val="003F2D28"/>
    <w:rsid w:val="0040570F"/>
    <w:rsid w:val="004058A5"/>
    <w:rsid w:val="0040601D"/>
    <w:rsid w:val="004161B6"/>
    <w:rsid w:val="00421348"/>
    <w:rsid w:val="004229F4"/>
    <w:rsid w:val="004331D0"/>
    <w:rsid w:val="00433ACC"/>
    <w:rsid w:val="00440B70"/>
    <w:rsid w:val="00441E1B"/>
    <w:rsid w:val="004509C6"/>
    <w:rsid w:val="00456711"/>
    <w:rsid w:val="00465070"/>
    <w:rsid w:val="00470EB7"/>
    <w:rsid w:val="00472952"/>
    <w:rsid w:val="0048498A"/>
    <w:rsid w:val="00485EC5"/>
    <w:rsid w:val="00485F6E"/>
    <w:rsid w:val="00492318"/>
    <w:rsid w:val="004A4D93"/>
    <w:rsid w:val="004B5881"/>
    <w:rsid w:val="004B7B4D"/>
    <w:rsid w:val="004C6058"/>
    <w:rsid w:val="004D299C"/>
    <w:rsid w:val="004D5477"/>
    <w:rsid w:val="004E0342"/>
    <w:rsid w:val="004E18F8"/>
    <w:rsid w:val="004E5532"/>
    <w:rsid w:val="004F09F1"/>
    <w:rsid w:val="004F4BCC"/>
    <w:rsid w:val="004F5968"/>
    <w:rsid w:val="00505E38"/>
    <w:rsid w:val="005408E4"/>
    <w:rsid w:val="00547E77"/>
    <w:rsid w:val="005547AF"/>
    <w:rsid w:val="00557DA5"/>
    <w:rsid w:val="005617F5"/>
    <w:rsid w:val="0056280E"/>
    <w:rsid w:val="00562CAE"/>
    <w:rsid w:val="00562DBF"/>
    <w:rsid w:val="00572A76"/>
    <w:rsid w:val="00572C68"/>
    <w:rsid w:val="00582129"/>
    <w:rsid w:val="005842A9"/>
    <w:rsid w:val="00597338"/>
    <w:rsid w:val="00597D5D"/>
    <w:rsid w:val="005A7603"/>
    <w:rsid w:val="005B5CA7"/>
    <w:rsid w:val="005B76F2"/>
    <w:rsid w:val="005C5585"/>
    <w:rsid w:val="005C60CB"/>
    <w:rsid w:val="005C64D1"/>
    <w:rsid w:val="005E05EF"/>
    <w:rsid w:val="005E1DA5"/>
    <w:rsid w:val="005E38C2"/>
    <w:rsid w:val="005E60A3"/>
    <w:rsid w:val="005E68A8"/>
    <w:rsid w:val="005F0741"/>
    <w:rsid w:val="005F78DD"/>
    <w:rsid w:val="00601B4A"/>
    <w:rsid w:val="00615D42"/>
    <w:rsid w:val="00617AF9"/>
    <w:rsid w:val="00617B7E"/>
    <w:rsid w:val="00620067"/>
    <w:rsid w:val="00626847"/>
    <w:rsid w:val="00630E56"/>
    <w:rsid w:val="00633FC6"/>
    <w:rsid w:val="0063496C"/>
    <w:rsid w:val="00642295"/>
    <w:rsid w:val="00642EDD"/>
    <w:rsid w:val="00653359"/>
    <w:rsid w:val="006639BA"/>
    <w:rsid w:val="006659C8"/>
    <w:rsid w:val="00674200"/>
    <w:rsid w:val="00676AF7"/>
    <w:rsid w:val="00681F69"/>
    <w:rsid w:val="00685426"/>
    <w:rsid w:val="00685DA2"/>
    <w:rsid w:val="006912BE"/>
    <w:rsid w:val="006912E2"/>
    <w:rsid w:val="00696BCA"/>
    <w:rsid w:val="006A0973"/>
    <w:rsid w:val="006A4C7F"/>
    <w:rsid w:val="006A7491"/>
    <w:rsid w:val="006B6751"/>
    <w:rsid w:val="006B6FA2"/>
    <w:rsid w:val="006C28B3"/>
    <w:rsid w:val="006C4050"/>
    <w:rsid w:val="006C53CB"/>
    <w:rsid w:val="006C5BE9"/>
    <w:rsid w:val="006D03A6"/>
    <w:rsid w:val="006D0808"/>
    <w:rsid w:val="006D2162"/>
    <w:rsid w:val="006D27A7"/>
    <w:rsid w:val="006D724B"/>
    <w:rsid w:val="006D73CD"/>
    <w:rsid w:val="006E145D"/>
    <w:rsid w:val="006E27E6"/>
    <w:rsid w:val="006E67C4"/>
    <w:rsid w:val="006E732C"/>
    <w:rsid w:val="006F29FF"/>
    <w:rsid w:val="0070513D"/>
    <w:rsid w:val="007104AD"/>
    <w:rsid w:val="0071195B"/>
    <w:rsid w:val="007177E5"/>
    <w:rsid w:val="00717F2B"/>
    <w:rsid w:val="00722178"/>
    <w:rsid w:val="00724CB7"/>
    <w:rsid w:val="00731B9F"/>
    <w:rsid w:val="007415A4"/>
    <w:rsid w:val="0074660F"/>
    <w:rsid w:val="00746A8E"/>
    <w:rsid w:val="00746ECB"/>
    <w:rsid w:val="0075397F"/>
    <w:rsid w:val="0075411B"/>
    <w:rsid w:val="007575DA"/>
    <w:rsid w:val="00764BA8"/>
    <w:rsid w:val="00786C1F"/>
    <w:rsid w:val="00793734"/>
    <w:rsid w:val="00795286"/>
    <w:rsid w:val="00795457"/>
    <w:rsid w:val="007A768D"/>
    <w:rsid w:val="007B01F2"/>
    <w:rsid w:val="007B27DD"/>
    <w:rsid w:val="007B32EF"/>
    <w:rsid w:val="007B3DD5"/>
    <w:rsid w:val="007B3F10"/>
    <w:rsid w:val="007C0903"/>
    <w:rsid w:val="007C1709"/>
    <w:rsid w:val="007C1BBB"/>
    <w:rsid w:val="007C51EB"/>
    <w:rsid w:val="007C6F21"/>
    <w:rsid w:val="007C7E35"/>
    <w:rsid w:val="007D67E0"/>
    <w:rsid w:val="007E7709"/>
    <w:rsid w:val="007F14A3"/>
    <w:rsid w:val="007F3C7B"/>
    <w:rsid w:val="007F72D8"/>
    <w:rsid w:val="00803292"/>
    <w:rsid w:val="00804347"/>
    <w:rsid w:val="00812DB7"/>
    <w:rsid w:val="008148AB"/>
    <w:rsid w:val="008161E6"/>
    <w:rsid w:val="008249FA"/>
    <w:rsid w:val="00827AAD"/>
    <w:rsid w:val="0083006C"/>
    <w:rsid w:val="008354BF"/>
    <w:rsid w:val="008432E1"/>
    <w:rsid w:val="0085470C"/>
    <w:rsid w:val="00856AC6"/>
    <w:rsid w:val="00861A1F"/>
    <w:rsid w:val="00863869"/>
    <w:rsid w:val="0087059E"/>
    <w:rsid w:val="00882CC5"/>
    <w:rsid w:val="00884AA4"/>
    <w:rsid w:val="00886F84"/>
    <w:rsid w:val="00887C69"/>
    <w:rsid w:val="00891796"/>
    <w:rsid w:val="00892ED6"/>
    <w:rsid w:val="008A2920"/>
    <w:rsid w:val="008A45CF"/>
    <w:rsid w:val="008A5B86"/>
    <w:rsid w:val="008C3B20"/>
    <w:rsid w:val="008D0086"/>
    <w:rsid w:val="008D1097"/>
    <w:rsid w:val="008D68FF"/>
    <w:rsid w:val="008E16DE"/>
    <w:rsid w:val="008F31E4"/>
    <w:rsid w:val="008F4C36"/>
    <w:rsid w:val="009003AC"/>
    <w:rsid w:val="009034D5"/>
    <w:rsid w:val="00904618"/>
    <w:rsid w:val="009134D8"/>
    <w:rsid w:val="00925041"/>
    <w:rsid w:val="00926D1C"/>
    <w:rsid w:val="009327E0"/>
    <w:rsid w:val="00933B4E"/>
    <w:rsid w:val="0094590B"/>
    <w:rsid w:val="00947970"/>
    <w:rsid w:val="00947E4E"/>
    <w:rsid w:val="009505FD"/>
    <w:rsid w:val="00962823"/>
    <w:rsid w:val="00963CDD"/>
    <w:rsid w:val="0097065D"/>
    <w:rsid w:val="0097277D"/>
    <w:rsid w:val="00976E8E"/>
    <w:rsid w:val="009770AB"/>
    <w:rsid w:val="0099016E"/>
    <w:rsid w:val="0099081E"/>
    <w:rsid w:val="00994E83"/>
    <w:rsid w:val="0099709F"/>
    <w:rsid w:val="009A58A0"/>
    <w:rsid w:val="009A755D"/>
    <w:rsid w:val="009A76B2"/>
    <w:rsid w:val="009C06E7"/>
    <w:rsid w:val="009C7186"/>
    <w:rsid w:val="009D02D8"/>
    <w:rsid w:val="009D46FE"/>
    <w:rsid w:val="009D47AC"/>
    <w:rsid w:val="009D5267"/>
    <w:rsid w:val="009D6A4E"/>
    <w:rsid w:val="009E763C"/>
    <w:rsid w:val="009F599C"/>
    <w:rsid w:val="009F608E"/>
    <w:rsid w:val="00A01E39"/>
    <w:rsid w:val="00A07C5E"/>
    <w:rsid w:val="00A175DA"/>
    <w:rsid w:val="00A20A62"/>
    <w:rsid w:val="00A27123"/>
    <w:rsid w:val="00A304F3"/>
    <w:rsid w:val="00A30CB8"/>
    <w:rsid w:val="00A33164"/>
    <w:rsid w:val="00A3779D"/>
    <w:rsid w:val="00A47ECA"/>
    <w:rsid w:val="00A57193"/>
    <w:rsid w:val="00A61685"/>
    <w:rsid w:val="00A61889"/>
    <w:rsid w:val="00A62C4A"/>
    <w:rsid w:val="00A65DBC"/>
    <w:rsid w:val="00A67007"/>
    <w:rsid w:val="00A708ED"/>
    <w:rsid w:val="00A808C3"/>
    <w:rsid w:val="00A82F6C"/>
    <w:rsid w:val="00A84FA0"/>
    <w:rsid w:val="00A869D8"/>
    <w:rsid w:val="00A87211"/>
    <w:rsid w:val="00A96E34"/>
    <w:rsid w:val="00A97561"/>
    <w:rsid w:val="00A97F27"/>
    <w:rsid w:val="00AA5AA9"/>
    <w:rsid w:val="00AA6403"/>
    <w:rsid w:val="00AB1299"/>
    <w:rsid w:val="00AB3097"/>
    <w:rsid w:val="00AC0B16"/>
    <w:rsid w:val="00AC60FB"/>
    <w:rsid w:val="00AD38E6"/>
    <w:rsid w:val="00AE28B6"/>
    <w:rsid w:val="00AF1B6C"/>
    <w:rsid w:val="00AF4452"/>
    <w:rsid w:val="00AF642A"/>
    <w:rsid w:val="00B025BA"/>
    <w:rsid w:val="00B041D5"/>
    <w:rsid w:val="00B052A6"/>
    <w:rsid w:val="00B1558A"/>
    <w:rsid w:val="00B159AF"/>
    <w:rsid w:val="00B15C6C"/>
    <w:rsid w:val="00B22DE3"/>
    <w:rsid w:val="00B24779"/>
    <w:rsid w:val="00B26FD7"/>
    <w:rsid w:val="00B270A5"/>
    <w:rsid w:val="00B30E4D"/>
    <w:rsid w:val="00B616F1"/>
    <w:rsid w:val="00B61849"/>
    <w:rsid w:val="00B61F21"/>
    <w:rsid w:val="00B63E7A"/>
    <w:rsid w:val="00B65B32"/>
    <w:rsid w:val="00B70F53"/>
    <w:rsid w:val="00B72853"/>
    <w:rsid w:val="00B73710"/>
    <w:rsid w:val="00B743F5"/>
    <w:rsid w:val="00B83B1B"/>
    <w:rsid w:val="00B84F38"/>
    <w:rsid w:val="00B921B5"/>
    <w:rsid w:val="00B936FD"/>
    <w:rsid w:val="00BA05B5"/>
    <w:rsid w:val="00BA5489"/>
    <w:rsid w:val="00BA6EB2"/>
    <w:rsid w:val="00BB5663"/>
    <w:rsid w:val="00BC08E9"/>
    <w:rsid w:val="00BC1FDB"/>
    <w:rsid w:val="00BC486D"/>
    <w:rsid w:val="00BC4989"/>
    <w:rsid w:val="00BD0BD3"/>
    <w:rsid w:val="00BD63AA"/>
    <w:rsid w:val="00BE0EA8"/>
    <w:rsid w:val="00BE381C"/>
    <w:rsid w:val="00BE59BF"/>
    <w:rsid w:val="00BE6AC3"/>
    <w:rsid w:val="00BF1DD6"/>
    <w:rsid w:val="00BF7A57"/>
    <w:rsid w:val="00C00293"/>
    <w:rsid w:val="00C06268"/>
    <w:rsid w:val="00C15A12"/>
    <w:rsid w:val="00C21F1F"/>
    <w:rsid w:val="00C25396"/>
    <w:rsid w:val="00C261DF"/>
    <w:rsid w:val="00C35EEA"/>
    <w:rsid w:val="00C42FDD"/>
    <w:rsid w:val="00C561C8"/>
    <w:rsid w:val="00C608EB"/>
    <w:rsid w:val="00C639CC"/>
    <w:rsid w:val="00C65504"/>
    <w:rsid w:val="00C70B4B"/>
    <w:rsid w:val="00C7399C"/>
    <w:rsid w:val="00C73BD7"/>
    <w:rsid w:val="00C8006E"/>
    <w:rsid w:val="00C84427"/>
    <w:rsid w:val="00CA1CDE"/>
    <w:rsid w:val="00CA3F92"/>
    <w:rsid w:val="00CA4160"/>
    <w:rsid w:val="00CA7812"/>
    <w:rsid w:val="00CB3FFE"/>
    <w:rsid w:val="00CB636B"/>
    <w:rsid w:val="00CC3505"/>
    <w:rsid w:val="00CC429A"/>
    <w:rsid w:val="00CC7BA4"/>
    <w:rsid w:val="00CD0607"/>
    <w:rsid w:val="00CD0627"/>
    <w:rsid w:val="00CD3E3E"/>
    <w:rsid w:val="00CD4025"/>
    <w:rsid w:val="00CD7256"/>
    <w:rsid w:val="00CE5B75"/>
    <w:rsid w:val="00CF20DF"/>
    <w:rsid w:val="00D06F9D"/>
    <w:rsid w:val="00D071B0"/>
    <w:rsid w:val="00D13786"/>
    <w:rsid w:val="00D212A0"/>
    <w:rsid w:val="00D221C1"/>
    <w:rsid w:val="00D265D4"/>
    <w:rsid w:val="00D2A816"/>
    <w:rsid w:val="00D3662B"/>
    <w:rsid w:val="00D369F8"/>
    <w:rsid w:val="00D37FAD"/>
    <w:rsid w:val="00D43FCE"/>
    <w:rsid w:val="00D44B0D"/>
    <w:rsid w:val="00D47B0F"/>
    <w:rsid w:val="00D50BAD"/>
    <w:rsid w:val="00D5350B"/>
    <w:rsid w:val="00D54F20"/>
    <w:rsid w:val="00D61D29"/>
    <w:rsid w:val="00D62085"/>
    <w:rsid w:val="00D6377E"/>
    <w:rsid w:val="00D71558"/>
    <w:rsid w:val="00D76673"/>
    <w:rsid w:val="00D7760B"/>
    <w:rsid w:val="00D80034"/>
    <w:rsid w:val="00D9328B"/>
    <w:rsid w:val="00D9370B"/>
    <w:rsid w:val="00D93A46"/>
    <w:rsid w:val="00D95DBD"/>
    <w:rsid w:val="00D95FE3"/>
    <w:rsid w:val="00D97620"/>
    <w:rsid w:val="00DA4810"/>
    <w:rsid w:val="00DA4B98"/>
    <w:rsid w:val="00DB02B3"/>
    <w:rsid w:val="00DB2B02"/>
    <w:rsid w:val="00DB5789"/>
    <w:rsid w:val="00DB6BBF"/>
    <w:rsid w:val="00DC25E0"/>
    <w:rsid w:val="00DD16D6"/>
    <w:rsid w:val="00DD1BA3"/>
    <w:rsid w:val="00DD314C"/>
    <w:rsid w:val="00DE09F8"/>
    <w:rsid w:val="00DE27B6"/>
    <w:rsid w:val="00DE6F1A"/>
    <w:rsid w:val="00DF60F3"/>
    <w:rsid w:val="00DF7B07"/>
    <w:rsid w:val="00E03923"/>
    <w:rsid w:val="00E03B82"/>
    <w:rsid w:val="00E263AD"/>
    <w:rsid w:val="00E34D68"/>
    <w:rsid w:val="00E34D92"/>
    <w:rsid w:val="00E36C7A"/>
    <w:rsid w:val="00E4194F"/>
    <w:rsid w:val="00E41A63"/>
    <w:rsid w:val="00E455C4"/>
    <w:rsid w:val="00E4567F"/>
    <w:rsid w:val="00E47444"/>
    <w:rsid w:val="00E6586D"/>
    <w:rsid w:val="00E70B17"/>
    <w:rsid w:val="00E74796"/>
    <w:rsid w:val="00E754FA"/>
    <w:rsid w:val="00E75DF6"/>
    <w:rsid w:val="00E75F86"/>
    <w:rsid w:val="00E7645D"/>
    <w:rsid w:val="00E777CD"/>
    <w:rsid w:val="00E87DAD"/>
    <w:rsid w:val="00E9194A"/>
    <w:rsid w:val="00E92116"/>
    <w:rsid w:val="00E932C0"/>
    <w:rsid w:val="00E93477"/>
    <w:rsid w:val="00E93B28"/>
    <w:rsid w:val="00E95CD4"/>
    <w:rsid w:val="00E9790F"/>
    <w:rsid w:val="00EA0703"/>
    <w:rsid w:val="00EB2752"/>
    <w:rsid w:val="00EB47B0"/>
    <w:rsid w:val="00EB6BC7"/>
    <w:rsid w:val="00EC3392"/>
    <w:rsid w:val="00EC4B66"/>
    <w:rsid w:val="00F01888"/>
    <w:rsid w:val="00F020E9"/>
    <w:rsid w:val="00F02DF6"/>
    <w:rsid w:val="00F0531C"/>
    <w:rsid w:val="00F10718"/>
    <w:rsid w:val="00F17FF5"/>
    <w:rsid w:val="00F20CA0"/>
    <w:rsid w:val="00F270B5"/>
    <w:rsid w:val="00F3094D"/>
    <w:rsid w:val="00F33E5B"/>
    <w:rsid w:val="00F41642"/>
    <w:rsid w:val="00F50F28"/>
    <w:rsid w:val="00F57952"/>
    <w:rsid w:val="00F67A5C"/>
    <w:rsid w:val="00F73104"/>
    <w:rsid w:val="00F756A9"/>
    <w:rsid w:val="00F81DBF"/>
    <w:rsid w:val="00F82A93"/>
    <w:rsid w:val="00F86081"/>
    <w:rsid w:val="00F875B6"/>
    <w:rsid w:val="00F92BE3"/>
    <w:rsid w:val="00FA04D2"/>
    <w:rsid w:val="00FA17C8"/>
    <w:rsid w:val="00FA3D5F"/>
    <w:rsid w:val="00FA4469"/>
    <w:rsid w:val="00FB36DC"/>
    <w:rsid w:val="00FB6DAD"/>
    <w:rsid w:val="00FB747A"/>
    <w:rsid w:val="00FC01F1"/>
    <w:rsid w:val="00FC0247"/>
    <w:rsid w:val="00FC2D65"/>
    <w:rsid w:val="00FC4DCF"/>
    <w:rsid w:val="00FC6EA6"/>
    <w:rsid w:val="00FD313D"/>
    <w:rsid w:val="00FD56F6"/>
    <w:rsid w:val="00FD724E"/>
    <w:rsid w:val="00FE11E4"/>
    <w:rsid w:val="00FE2996"/>
    <w:rsid w:val="00FE2E6E"/>
    <w:rsid w:val="00FE35FE"/>
    <w:rsid w:val="02EBD2CB"/>
    <w:rsid w:val="07009B97"/>
    <w:rsid w:val="09491101"/>
    <w:rsid w:val="0B879524"/>
    <w:rsid w:val="0E4F3B82"/>
    <w:rsid w:val="0E5376AF"/>
    <w:rsid w:val="0F044235"/>
    <w:rsid w:val="113F4FD0"/>
    <w:rsid w:val="11DD51C9"/>
    <w:rsid w:val="1256B365"/>
    <w:rsid w:val="12E27544"/>
    <w:rsid w:val="14F45BE7"/>
    <w:rsid w:val="161A1606"/>
    <w:rsid w:val="166A84D7"/>
    <w:rsid w:val="17451959"/>
    <w:rsid w:val="1A5F979B"/>
    <w:rsid w:val="1CD33753"/>
    <w:rsid w:val="1D2474BF"/>
    <w:rsid w:val="1E627C22"/>
    <w:rsid w:val="20D0D7DB"/>
    <w:rsid w:val="2D4D37AC"/>
    <w:rsid w:val="2F9C93BF"/>
    <w:rsid w:val="2FF7390F"/>
    <w:rsid w:val="3272F187"/>
    <w:rsid w:val="34BE1E8D"/>
    <w:rsid w:val="374234F5"/>
    <w:rsid w:val="3B963D80"/>
    <w:rsid w:val="3CC99079"/>
    <w:rsid w:val="43A97C43"/>
    <w:rsid w:val="4B40E996"/>
    <w:rsid w:val="4B70C629"/>
    <w:rsid w:val="51BC06B5"/>
    <w:rsid w:val="52DAD7E5"/>
    <w:rsid w:val="5B48524A"/>
    <w:rsid w:val="5BB3B5FB"/>
    <w:rsid w:val="5E066FCC"/>
    <w:rsid w:val="5E88B7BA"/>
    <w:rsid w:val="6196542E"/>
    <w:rsid w:val="61F11B4F"/>
    <w:rsid w:val="623AFCFA"/>
    <w:rsid w:val="66846C7F"/>
    <w:rsid w:val="68002B6D"/>
    <w:rsid w:val="6939AE9D"/>
    <w:rsid w:val="71E1B0EC"/>
    <w:rsid w:val="724218DA"/>
    <w:rsid w:val="741A321E"/>
    <w:rsid w:val="74E68703"/>
    <w:rsid w:val="757A5A49"/>
    <w:rsid w:val="772F195F"/>
    <w:rsid w:val="77BE4021"/>
    <w:rsid w:val="7A30C5F1"/>
    <w:rsid w:val="7BB10324"/>
    <w:rsid w:val="7D108D54"/>
    <w:rsid w:val="7E12A587"/>
    <w:rsid w:val="7E15E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01724A"/>
  <w15:docId w15:val="{A22253AE-B8DB-4745-A60C-A3B05054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06E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05E38"/>
    <w:pPr>
      <w:keepNext/>
      <w:shd w:val="clear" w:color="auto" w:fill="FFFFFF"/>
      <w:spacing w:before="274" w:line="240" w:lineRule="exact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505E38"/>
    <w:pPr>
      <w:keepNext/>
      <w:jc w:val="center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034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7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92116"/>
    <w:pPr>
      <w:jc w:val="both"/>
    </w:pPr>
    <w:rPr>
      <w:rFonts w:ascii="Arial" w:hAnsi="Arial"/>
      <w:sz w:val="20"/>
    </w:rPr>
  </w:style>
  <w:style w:type="paragraph" w:styleId="Nagwek">
    <w:name w:val="header"/>
    <w:basedOn w:val="Normalny"/>
    <w:rsid w:val="004C60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C60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331D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505E38"/>
    <w:rPr>
      <w:rFonts w:ascii="Arial" w:hAnsi="Arial"/>
      <w:b/>
      <w:sz w:val="24"/>
      <w:shd w:val="clear" w:color="auto" w:fill="FFFFFF"/>
    </w:rPr>
  </w:style>
  <w:style w:type="character" w:customStyle="1" w:styleId="Nagwek2Znak">
    <w:name w:val="Nagłówek 2 Znak"/>
    <w:link w:val="Nagwek2"/>
    <w:rsid w:val="00505E38"/>
    <w:rPr>
      <w:b/>
      <w:sz w:val="24"/>
      <w:u w:val="single"/>
    </w:rPr>
  </w:style>
  <w:style w:type="paragraph" w:styleId="Tekstprzypisukocowego">
    <w:name w:val="endnote text"/>
    <w:basedOn w:val="Normalny"/>
    <w:link w:val="TekstprzypisukocowegoZnak"/>
    <w:rsid w:val="00DD1BA3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D1BA3"/>
  </w:style>
  <w:style w:type="character" w:styleId="Odwoanieprzypisukocowego">
    <w:name w:val="endnote reference"/>
    <w:rsid w:val="00DD1BA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A548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489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uiPriority w:val="22"/>
    <w:qFormat/>
    <w:rsid w:val="00BA5489"/>
    <w:rPr>
      <w:b/>
      <w:bCs/>
    </w:rPr>
  </w:style>
  <w:style w:type="character" w:styleId="Hipercze">
    <w:name w:val="Hyperlink"/>
    <w:uiPriority w:val="99"/>
    <w:unhideWhenUsed/>
    <w:rsid w:val="00BA5489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1C7C73"/>
    <w:rPr>
      <w:rFonts w:ascii="Arial" w:hAnsi="Arial"/>
    </w:rPr>
  </w:style>
  <w:style w:type="table" w:styleId="Tabela-Siatka">
    <w:name w:val="Table Grid"/>
    <w:basedOn w:val="Standardowy"/>
    <w:rsid w:val="00EA0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056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609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609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C405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6C4050"/>
    <w:rPr>
      <w:rFonts w:asciiTheme="minorHAnsi" w:eastAsiaTheme="minorHAnsi" w:hAnsiTheme="minorHAnsi" w:cstheme="minorBidi"/>
      <w:b/>
      <w:bCs/>
      <w:lang w:eastAsia="en-U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D4025"/>
    <w:pPr>
      <w:spacing w:after="200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cs-CZ" w:eastAsia="en-US"/>
    </w:rPr>
  </w:style>
  <w:style w:type="character" w:customStyle="1" w:styleId="AkapitzlistZnak">
    <w:name w:val="Akapit z listą Znak"/>
    <w:link w:val="Akapitzlist"/>
    <w:uiPriority w:val="34"/>
    <w:rsid w:val="00CD4025"/>
    <w:rPr>
      <w:sz w:val="24"/>
    </w:rPr>
  </w:style>
  <w:style w:type="paragraph" w:customStyle="1" w:styleId="SFTPodstawowy">
    <w:name w:val="SFT_Podstawowy"/>
    <w:basedOn w:val="Normalny"/>
    <w:link w:val="SFTPodstawowyZnak"/>
    <w:qFormat/>
    <w:rsid w:val="00CD0627"/>
    <w:pPr>
      <w:spacing w:after="120" w:line="360" w:lineRule="auto"/>
      <w:jc w:val="both"/>
    </w:pPr>
    <w:rPr>
      <w:rFonts w:ascii="Tahoma" w:hAnsi="Tahoma"/>
      <w:sz w:val="20"/>
      <w:szCs w:val="24"/>
    </w:rPr>
  </w:style>
  <w:style w:type="character" w:customStyle="1" w:styleId="SFTPodstawowyZnak">
    <w:name w:val="SFT_Podstawowy Znak"/>
    <w:basedOn w:val="Domylnaczcionkaakapitu"/>
    <w:link w:val="SFTPodstawowy"/>
    <w:locked/>
    <w:rsid w:val="00CD0627"/>
    <w:rPr>
      <w:rFonts w:ascii="Tahoma" w:hAnsi="Tahoma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9034D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9034D5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6E67C4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0B5FD4"/>
    <w:rPr>
      <w:sz w:val="24"/>
    </w:rPr>
  </w:style>
  <w:style w:type="paragraph" w:customStyle="1" w:styleId="Style5">
    <w:name w:val="Style5"/>
    <w:basedOn w:val="Normalny"/>
    <w:uiPriority w:val="99"/>
    <w:rsid w:val="003360C2"/>
    <w:pPr>
      <w:autoSpaceDE w:val="0"/>
      <w:autoSpaceDN w:val="0"/>
      <w:spacing w:line="252" w:lineRule="exact"/>
      <w:ind w:hanging="374"/>
      <w:jc w:val="both"/>
    </w:pPr>
    <w:rPr>
      <w:rFonts w:ascii="Arial" w:eastAsiaTheme="minorHAnsi" w:hAnsi="Arial" w:cs="Arial"/>
      <w:szCs w:val="24"/>
    </w:rPr>
  </w:style>
  <w:style w:type="table" w:customStyle="1" w:styleId="Tabelasiatki6kolorowa1">
    <w:name w:val="Tabela siatki 6 — kolorowa1"/>
    <w:basedOn w:val="Standardowy"/>
    <w:uiPriority w:val="51"/>
    <w:rsid w:val="003360C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ulina%20Suchecka\Pulpit\Darek\Zapytanie%20ofertowe_2012_WZ&#211;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FCC0D18611584297B847E8836623D3" ma:contentTypeVersion="10" ma:contentTypeDescription="Utwórz nowy dokument." ma:contentTypeScope="" ma:versionID="5f3211f5b00d0b586533199640149715">
  <xsd:schema xmlns:xsd="http://www.w3.org/2001/XMLSchema" xmlns:xs="http://www.w3.org/2001/XMLSchema" xmlns:p="http://schemas.microsoft.com/office/2006/metadata/properties" xmlns:ns2="9d3979cd-5d56-4c36-87f0-7740de3560e6" xmlns:ns3="7fa33bb3-2d16-4bab-909e-05dabaf265b4" targetNamespace="http://schemas.microsoft.com/office/2006/metadata/properties" ma:root="true" ma:fieldsID="cbb668300c5362222bf0e01cfc3014cd" ns2:_="" ns3:_="">
    <xsd:import namespace="9d3979cd-5d56-4c36-87f0-7740de3560e6"/>
    <xsd:import namespace="7fa33bb3-2d16-4bab-909e-05dabaf26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3979cd-5d56-4c36-87f0-7740de356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33bb3-2d16-4bab-909e-05dabaf265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6FFF79-B8A9-46EF-B9B5-4E73FCB06A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BEB45C-F060-4663-9E1E-2B27E3E88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3979cd-5d56-4c36-87f0-7740de3560e6"/>
    <ds:schemaRef ds:uri="7fa33bb3-2d16-4bab-909e-05dabaf265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D8DE5-BBB5-4876-9BCE-1212540266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E4C2D-2A0A-42C2-8AEE-24F038D5AF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Zapytanie ofertowe_2012_WZÓR</Template>
  <TotalTime>39</TotalTime>
  <Pages>3</Pages>
  <Words>318</Words>
  <Characters>1911</Characters>
  <Application>Microsoft Office Word</Application>
  <DocSecurity>0</DocSecurity>
  <Lines>15</Lines>
  <Paragraphs>4</Paragraphs>
  <ScaleCrop>false</ScaleCrop>
  <Company>Media Express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/BWT - 074 / 01 / 06</dc:title>
  <dc:creator>Your User Name</dc:creator>
  <cp:lastModifiedBy>Siermantowska Marzena (TOK)</cp:lastModifiedBy>
  <cp:revision>12</cp:revision>
  <cp:lastPrinted>2016-05-13T10:52:00Z</cp:lastPrinted>
  <dcterms:created xsi:type="dcterms:W3CDTF">2026-02-18T17:15:00Z</dcterms:created>
  <dcterms:modified xsi:type="dcterms:W3CDTF">2026-02-19T14:47:00Z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0x01010006FCC0D18611584297B847E8836623D3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</Properties>
</file>